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A6F83A" w14:textId="6E3C8CFE" w:rsidR="008C6BB5" w:rsidRDefault="00E67CF7">
      <w:pPr>
        <w:tabs>
          <w:tab w:val="right" w:pos="9638"/>
        </w:tabs>
        <w:rPr>
          <w:rFonts w:ascii="Arial" w:hAnsi="Arial" w:cs="Arial"/>
          <w:b/>
          <w:bCs/>
          <w:sz w:val="24"/>
        </w:rPr>
      </w:pPr>
      <w:r>
        <w:rPr>
          <w:rFonts w:ascii="Arial" w:hAnsi="Arial" w:cs="Arial"/>
          <w:b/>
          <w:bCs/>
          <w:sz w:val="24"/>
        </w:rPr>
        <w:t>3GPP SA WG2 Meeting #15</w:t>
      </w:r>
      <w:r w:rsidR="00432651">
        <w:rPr>
          <w:rFonts w:ascii="Arial" w:hAnsi="Arial" w:cs="Arial"/>
          <w:b/>
          <w:bCs/>
          <w:sz w:val="24"/>
        </w:rPr>
        <w:t>3</w:t>
      </w:r>
      <w:r>
        <w:rPr>
          <w:rFonts w:ascii="Arial" w:hAnsi="Arial" w:cs="Arial"/>
          <w:b/>
          <w:bCs/>
          <w:sz w:val="24"/>
        </w:rPr>
        <w:t>E</w:t>
      </w:r>
      <w:r>
        <w:rPr>
          <w:rFonts w:ascii="Arial" w:hAnsi="Arial" w:cs="Arial"/>
          <w:b/>
          <w:bCs/>
          <w:sz w:val="24"/>
        </w:rPr>
        <w:tab/>
        <w:t>S2-220</w:t>
      </w:r>
      <w:r w:rsidR="00535904">
        <w:rPr>
          <w:rFonts w:ascii="Arial" w:hAnsi="Arial" w:cs="Arial"/>
          <w:b/>
          <w:bCs/>
          <w:sz w:val="24"/>
        </w:rPr>
        <w:t>9878</w:t>
      </w:r>
    </w:p>
    <w:p w14:paraId="1CA6F83B" w14:textId="20B4E4EB" w:rsidR="008C6BB5" w:rsidRDefault="00E67CF7">
      <w:pPr>
        <w:pBdr>
          <w:bottom w:val="single" w:sz="6" w:space="0" w:color="auto"/>
        </w:pBdr>
        <w:tabs>
          <w:tab w:val="right" w:pos="9638"/>
        </w:tabs>
        <w:rPr>
          <w:rFonts w:ascii="Arial" w:hAnsi="Arial" w:cs="Arial"/>
          <w:b/>
          <w:bCs/>
          <w:sz w:val="24"/>
        </w:rPr>
      </w:pPr>
      <w:r>
        <w:rPr>
          <w:rFonts w:ascii="Arial" w:hAnsi="Arial" w:cs="Arial"/>
          <w:b/>
          <w:bCs/>
          <w:sz w:val="24"/>
          <w:szCs w:val="24"/>
        </w:rPr>
        <w:t>e-meeting</w:t>
      </w:r>
      <w:r>
        <w:rPr>
          <w:rFonts w:ascii="Arial" w:hAnsi="Arial" w:cs="Arial"/>
          <w:b/>
          <w:sz w:val="24"/>
        </w:rPr>
        <w:t xml:space="preserve">, </w:t>
      </w:r>
      <w:r w:rsidR="00432651">
        <w:rPr>
          <w:rFonts w:ascii="Arial" w:hAnsi="Arial" w:cs="Arial"/>
          <w:b/>
          <w:bCs/>
          <w:sz w:val="24"/>
          <w:szCs w:val="24"/>
        </w:rPr>
        <w:t>10</w:t>
      </w:r>
      <w:r>
        <w:rPr>
          <w:rFonts w:ascii="Arial" w:hAnsi="Arial" w:cs="Arial"/>
          <w:b/>
          <w:bCs/>
          <w:sz w:val="24"/>
          <w:szCs w:val="24"/>
        </w:rPr>
        <w:t>-</w:t>
      </w:r>
      <w:r w:rsidR="00432651">
        <w:rPr>
          <w:rFonts w:ascii="Arial" w:hAnsi="Arial" w:cs="Arial"/>
          <w:b/>
          <w:bCs/>
          <w:sz w:val="24"/>
          <w:szCs w:val="24"/>
        </w:rPr>
        <w:t>17</w:t>
      </w:r>
      <w:r>
        <w:rPr>
          <w:rFonts w:ascii="Arial" w:hAnsi="Arial" w:cs="Arial"/>
          <w:b/>
          <w:bCs/>
          <w:sz w:val="24"/>
          <w:szCs w:val="24"/>
        </w:rPr>
        <w:t xml:space="preserve"> </w:t>
      </w:r>
      <w:r w:rsidR="00432651">
        <w:rPr>
          <w:rFonts w:ascii="Arial" w:hAnsi="Arial" w:cs="Arial"/>
          <w:b/>
          <w:bCs/>
          <w:sz w:val="24"/>
          <w:szCs w:val="24"/>
        </w:rPr>
        <w:t>October</w:t>
      </w:r>
      <w:r>
        <w:rPr>
          <w:rFonts w:ascii="Arial" w:hAnsi="Arial" w:cs="Arial"/>
          <w:b/>
          <w:sz w:val="24"/>
        </w:rPr>
        <w:t xml:space="preserve"> 2022            </w:t>
      </w:r>
      <w:r>
        <w:rPr>
          <w:rFonts w:ascii="Arial" w:hAnsi="Arial" w:cs="Arial"/>
          <w:b/>
          <w:bCs/>
          <w:color w:val="0000FF"/>
        </w:rPr>
        <w:tab/>
      </w:r>
    </w:p>
    <w:p w14:paraId="1CA6F83C" w14:textId="0A74B77E" w:rsidR="008C6BB5" w:rsidRPr="009E1ED9" w:rsidRDefault="00E67CF7">
      <w:pPr>
        <w:ind w:left="2127" w:hanging="2127"/>
        <w:rPr>
          <w:rFonts w:ascii="Arial" w:hAnsi="Arial" w:cs="Arial"/>
          <w:b/>
        </w:rPr>
      </w:pPr>
      <w:r>
        <w:rPr>
          <w:rFonts w:ascii="Arial" w:hAnsi="Arial" w:cs="Arial"/>
          <w:b/>
        </w:rPr>
        <w:t>Source:</w:t>
      </w:r>
      <w:r>
        <w:rPr>
          <w:rFonts w:ascii="Arial" w:hAnsi="Arial" w:cs="Arial"/>
          <w:b/>
        </w:rPr>
        <w:tab/>
        <w:t>Nokia, Nokia Shanghai Bell</w:t>
      </w:r>
      <w:r w:rsidR="00A96474">
        <w:rPr>
          <w:rFonts w:ascii="Arial" w:hAnsi="Arial" w:cs="Arial"/>
          <w:b/>
        </w:rPr>
        <w:t>, NTT DOCOMO</w:t>
      </w:r>
      <w:r w:rsidR="00266AFA">
        <w:rPr>
          <w:rFonts w:ascii="Arial" w:hAnsi="Arial" w:cs="Arial"/>
          <w:b/>
        </w:rPr>
        <w:t>, Ericsson</w:t>
      </w:r>
      <w:r w:rsidR="00B7515A">
        <w:rPr>
          <w:rFonts w:ascii="Arial" w:hAnsi="Arial" w:cs="Arial"/>
          <w:b/>
        </w:rPr>
        <w:t>, ZTE</w:t>
      </w:r>
      <w:r w:rsidR="009E1ED9" w:rsidRPr="009E1ED9">
        <w:rPr>
          <w:rFonts w:ascii="Arial" w:hAnsi="Arial" w:cs="Arial" w:hint="eastAsia"/>
          <w:b/>
        </w:rPr>
        <w:t>,</w:t>
      </w:r>
      <w:r w:rsidR="009E1ED9" w:rsidRPr="009E1ED9">
        <w:rPr>
          <w:rFonts w:ascii="Arial" w:hAnsi="Arial" w:cs="Arial"/>
          <w:b/>
        </w:rPr>
        <w:t xml:space="preserve"> </w:t>
      </w:r>
      <w:r w:rsidR="009E1ED9" w:rsidRPr="009E1ED9">
        <w:rPr>
          <w:rFonts w:ascii="Arial" w:hAnsi="Arial" w:cs="Arial" w:hint="eastAsia"/>
          <w:b/>
        </w:rPr>
        <w:t>Samsung</w:t>
      </w:r>
      <w:r w:rsidR="0025594D">
        <w:rPr>
          <w:rFonts w:ascii="Arial" w:hAnsi="Arial" w:cs="Arial"/>
          <w:b/>
        </w:rPr>
        <w:t>, Huawei</w:t>
      </w:r>
    </w:p>
    <w:p w14:paraId="1CA6F83D" w14:textId="1E7EFF07" w:rsidR="008C6BB5" w:rsidRDefault="00E67CF7">
      <w:pPr>
        <w:ind w:left="2127" w:hanging="2127"/>
        <w:rPr>
          <w:rFonts w:ascii="Arial" w:hAnsi="Arial" w:cs="Arial"/>
          <w:b/>
        </w:rPr>
      </w:pPr>
      <w:r>
        <w:rPr>
          <w:rFonts w:ascii="Arial" w:hAnsi="Arial" w:cs="Arial"/>
          <w:b/>
        </w:rPr>
        <w:t>Title:</w:t>
      </w:r>
      <w:r>
        <w:rPr>
          <w:rFonts w:ascii="Arial" w:hAnsi="Arial" w:cs="Arial"/>
          <w:b/>
        </w:rPr>
        <w:tab/>
      </w:r>
      <w:r w:rsidR="00563D6A">
        <w:rPr>
          <w:rFonts w:ascii="Arial" w:hAnsi="Arial" w:cs="Arial"/>
          <w:b/>
        </w:rPr>
        <w:t xml:space="preserve">Conclusions for </w:t>
      </w:r>
      <w:r>
        <w:rPr>
          <w:rFonts w:ascii="Arial" w:hAnsi="Arial" w:cs="Arial"/>
          <w:b/>
        </w:rPr>
        <w:t>KI#3</w:t>
      </w:r>
      <w:r w:rsidR="00563D6A">
        <w:rPr>
          <w:rFonts w:ascii="Arial" w:hAnsi="Arial" w:cs="Arial"/>
          <w:b/>
        </w:rPr>
        <w:t xml:space="preserve"> </w:t>
      </w:r>
    </w:p>
    <w:p w14:paraId="1CA6F83E" w14:textId="77777777" w:rsidR="008C6BB5" w:rsidRDefault="00E67CF7">
      <w:pPr>
        <w:ind w:left="2127" w:hanging="2127"/>
        <w:rPr>
          <w:rFonts w:ascii="Arial" w:hAnsi="Arial" w:cs="Arial"/>
          <w:b/>
        </w:rPr>
      </w:pPr>
      <w:r>
        <w:rPr>
          <w:rFonts w:ascii="Arial" w:hAnsi="Arial" w:cs="Arial"/>
          <w:b/>
        </w:rPr>
        <w:t>Document for:</w:t>
      </w:r>
      <w:r>
        <w:rPr>
          <w:rFonts w:ascii="Arial" w:hAnsi="Arial" w:cs="Arial"/>
          <w:b/>
        </w:rPr>
        <w:tab/>
        <w:t>Approval</w:t>
      </w:r>
    </w:p>
    <w:p w14:paraId="1CA6F83F" w14:textId="72FC8C3C" w:rsidR="008C6BB5" w:rsidRDefault="00E67CF7">
      <w:pPr>
        <w:ind w:left="2127" w:hanging="2127"/>
        <w:rPr>
          <w:rFonts w:ascii="Arial" w:hAnsi="Arial" w:cs="Arial"/>
          <w:b/>
        </w:rPr>
      </w:pPr>
      <w:r>
        <w:rPr>
          <w:rFonts w:ascii="Arial" w:hAnsi="Arial" w:cs="Arial"/>
          <w:b/>
        </w:rPr>
        <w:t>Agenda Item:</w:t>
      </w:r>
      <w:r>
        <w:rPr>
          <w:rFonts w:ascii="Arial" w:hAnsi="Arial" w:cs="Arial"/>
          <w:b/>
        </w:rPr>
        <w:tab/>
      </w:r>
      <w:r w:rsidR="00AE0435">
        <w:rPr>
          <w:rFonts w:ascii="Arial" w:hAnsi="Arial" w:cs="Arial"/>
          <w:b/>
        </w:rPr>
        <w:t>9.7</w:t>
      </w:r>
    </w:p>
    <w:p w14:paraId="1CA6F840" w14:textId="77777777" w:rsidR="008C6BB5" w:rsidRDefault="00E67CF7">
      <w:pPr>
        <w:ind w:left="2127" w:hanging="2127"/>
        <w:rPr>
          <w:rFonts w:ascii="Arial" w:hAnsi="Arial" w:cs="Arial"/>
          <w:b/>
        </w:rPr>
      </w:pPr>
      <w:r>
        <w:rPr>
          <w:rFonts w:ascii="Arial" w:hAnsi="Arial" w:cs="Arial"/>
          <w:b/>
        </w:rPr>
        <w:t>Work Item / Release:</w:t>
      </w:r>
      <w:r>
        <w:rPr>
          <w:rFonts w:ascii="Arial" w:hAnsi="Arial" w:cs="Arial"/>
          <w:b/>
        </w:rPr>
        <w:tab/>
        <w:t>FS_5TRS_URLLC / Rel-18</w:t>
      </w:r>
    </w:p>
    <w:p w14:paraId="1CA6F841" w14:textId="605A40BF" w:rsidR="008C6BB5" w:rsidRDefault="00E67CF7">
      <w:pPr>
        <w:rPr>
          <w:rFonts w:ascii="Arial" w:hAnsi="Arial" w:cs="Arial"/>
          <w:i/>
        </w:rPr>
      </w:pPr>
      <w:bookmarkStart w:id="0" w:name="_Hlk526665839"/>
      <w:r>
        <w:rPr>
          <w:rFonts w:ascii="Arial" w:hAnsi="Arial" w:cs="Arial"/>
          <w:i/>
        </w:rPr>
        <w:t xml:space="preserve">Abstract of the contribution: This paper proposes </w:t>
      </w:r>
      <w:r w:rsidR="00563D6A">
        <w:rPr>
          <w:rFonts w:ascii="Arial" w:hAnsi="Arial" w:cs="Arial"/>
          <w:i/>
        </w:rPr>
        <w:t>conclusions and way forward for</w:t>
      </w:r>
      <w:r>
        <w:rPr>
          <w:rFonts w:ascii="Arial" w:hAnsi="Arial" w:cs="Arial"/>
          <w:i/>
        </w:rPr>
        <w:t xml:space="preserve"> key issue #3 “Support for controlling 5G time synchronization service based on subscription” to the TR 23.700-25</w:t>
      </w:r>
      <w:r w:rsidR="00563D6A">
        <w:rPr>
          <w:rFonts w:ascii="Arial" w:hAnsi="Arial" w:cs="Arial"/>
          <w:i/>
        </w:rPr>
        <w:t>.</w:t>
      </w:r>
    </w:p>
    <w:p w14:paraId="1CA6F842" w14:textId="77777777" w:rsidR="008C6BB5" w:rsidRDefault="00E67CF7">
      <w:pPr>
        <w:pStyle w:val="Heading1"/>
      </w:pPr>
      <w:r>
        <w:t>Discussion</w:t>
      </w:r>
    </w:p>
    <w:p w14:paraId="4CE5785E" w14:textId="31743FB7" w:rsidR="00063626" w:rsidRDefault="004C2A7C">
      <w:pPr>
        <w:rPr>
          <w:lang w:val="en-US"/>
        </w:rPr>
      </w:pPr>
      <w:r>
        <w:rPr>
          <w:lang w:val="en-US"/>
        </w:rPr>
        <w:t>There a</w:t>
      </w:r>
      <w:r w:rsidR="00296065">
        <w:rPr>
          <w:lang w:val="en-US"/>
        </w:rPr>
        <w:t xml:space="preserve">re two solutions, </w:t>
      </w:r>
      <w:r w:rsidR="00D61BEF">
        <w:rPr>
          <w:lang w:val="en-US"/>
        </w:rPr>
        <w:t xml:space="preserve">Solutions </w:t>
      </w:r>
      <w:r w:rsidR="00563D6A">
        <w:rPr>
          <w:lang w:val="en-US"/>
        </w:rPr>
        <w:t>#</w:t>
      </w:r>
      <w:r w:rsidR="00D61BEF">
        <w:rPr>
          <w:lang w:val="en-US"/>
        </w:rPr>
        <w:t xml:space="preserve">18 and </w:t>
      </w:r>
      <w:r w:rsidR="00563D6A">
        <w:rPr>
          <w:lang w:val="en-US"/>
        </w:rPr>
        <w:t>#</w:t>
      </w:r>
      <w:r w:rsidR="00D61BEF">
        <w:rPr>
          <w:lang w:val="en-US"/>
        </w:rPr>
        <w:t>19</w:t>
      </w:r>
      <w:r w:rsidR="00296065">
        <w:rPr>
          <w:lang w:val="en-US"/>
        </w:rPr>
        <w:t xml:space="preserve">, </w:t>
      </w:r>
      <w:r w:rsidR="00DF6F99">
        <w:rPr>
          <w:lang w:val="en-US"/>
        </w:rPr>
        <w:t xml:space="preserve">in the TR </w:t>
      </w:r>
      <w:r w:rsidR="00296065">
        <w:rPr>
          <w:lang w:val="en-US"/>
        </w:rPr>
        <w:t xml:space="preserve">that </w:t>
      </w:r>
      <w:r w:rsidR="00DF6F99">
        <w:rPr>
          <w:lang w:val="en-US"/>
        </w:rPr>
        <w:t xml:space="preserve">address KI#3. </w:t>
      </w:r>
      <w:r w:rsidR="007031A2">
        <w:rPr>
          <w:lang w:val="en-US"/>
        </w:rPr>
        <w:t xml:space="preserve">The only aspect of solution </w:t>
      </w:r>
      <w:r w:rsidR="00563D6A">
        <w:rPr>
          <w:lang w:val="en-US"/>
        </w:rPr>
        <w:t>#</w:t>
      </w:r>
      <w:r w:rsidR="007031A2">
        <w:rPr>
          <w:lang w:val="en-US"/>
        </w:rPr>
        <w:t xml:space="preserve">19 that is not covered by solution 18 is </w:t>
      </w:r>
      <w:r w:rsidR="0066090F">
        <w:rPr>
          <w:lang w:val="en-US"/>
        </w:rPr>
        <w:t>the</w:t>
      </w:r>
      <w:r w:rsidR="00197742">
        <w:rPr>
          <w:lang w:val="en-US"/>
        </w:rPr>
        <w:t xml:space="preserve"> </w:t>
      </w:r>
      <w:r w:rsidR="003A01FC">
        <w:rPr>
          <w:lang w:val="en-US"/>
        </w:rPr>
        <w:t xml:space="preserve">notification </w:t>
      </w:r>
      <w:r w:rsidR="006D200E">
        <w:rPr>
          <w:lang w:val="en-US"/>
        </w:rPr>
        <w:t xml:space="preserve">to 5GC </w:t>
      </w:r>
      <w:r w:rsidR="00B75789">
        <w:rPr>
          <w:lang w:val="en-US"/>
        </w:rPr>
        <w:t xml:space="preserve">if </w:t>
      </w:r>
      <w:r w:rsidR="00672664">
        <w:rPr>
          <w:lang w:val="en-US"/>
        </w:rPr>
        <w:t xml:space="preserve">the time synchronization </w:t>
      </w:r>
      <w:r w:rsidR="004F39D6">
        <w:rPr>
          <w:lang w:val="en-US"/>
        </w:rPr>
        <w:t xml:space="preserve">status of </w:t>
      </w:r>
      <w:r w:rsidR="001A31B2">
        <w:rPr>
          <w:lang w:val="en-US"/>
        </w:rPr>
        <w:t>a UE</w:t>
      </w:r>
      <w:r w:rsidR="00F54366">
        <w:rPr>
          <w:lang w:val="en-US"/>
        </w:rPr>
        <w:t xml:space="preserve"> changes</w:t>
      </w:r>
      <w:r w:rsidR="00E11BEE">
        <w:rPr>
          <w:lang w:val="en-US"/>
        </w:rPr>
        <w:t xml:space="preserve">. </w:t>
      </w:r>
      <w:r w:rsidR="00A22579">
        <w:rPr>
          <w:lang w:val="en-US"/>
        </w:rPr>
        <w:t>The notification of time synchronization status of a UE is not in the scope of KI#3 but more relevant to KI#1. Therefore, it is proposed</w:t>
      </w:r>
      <w:r w:rsidR="00135D87">
        <w:rPr>
          <w:lang w:val="en-US"/>
        </w:rPr>
        <w:t xml:space="preserve"> that solution </w:t>
      </w:r>
      <w:r w:rsidR="00563D6A">
        <w:rPr>
          <w:lang w:val="en-US"/>
        </w:rPr>
        <w:t>#</w:t>
      </w:r>
      <w:r w:rsidR="00135D87">
        <w:rPr>
          <w:lang w:val="en-US"/>
        </w:rPr>
        <w:t>18 should be used as the basis for normative work.</w:t>
      </w:r>
    </w:p>
    <w:tbl>
      <w:tblPr>
        <w:tblStyle w:val="TableGrid"/>
        <w:tblW w:w="0" w:type="auto"/>
        <w:tblLook w:val="04A0" w:firstRow="1" w:lastRow="0" w:firstColumn="1" w:lastColumn="0" w:noHBand="0" w:noVBand="1"/>
      </w:tblPr>
      <w:tblGrid>
        <w:gridCol w:w="9628"/>
      </w:tblGrid>
      <w:tr w:rsidR="00C650F6" w14:paraId="6D16EDF0" w14:textId="77777777" w:rsidTr="00C650F6">
        <w:tc>
          <w:tcPr>
            <w:tcW w:w="9628" w:type="dxa"/>
          </w:tcPr>
          <w:p w14:paraId="099D2812" w14:textId="0A44E864" w:rsidR="00C650F6" w:rsidRPr="00B139CF" w:rsidRDefault="00E11BEE" w:rsidP="00B139CF">
            <w:pPr>
              <w:pStyle w:val="B1"/>
            </w:pPr>
            <w:r w:rsidRPr="001254E2">
              <w:t>-</w:t>
            </w:r>
            <w:r w:rsidRPr="001254E2">
              <w:tab/>
              <w:t>In order to provide continuous time synchronization service for targeted UEs, 5GC should be informed if the time synchronization status of those UEs change. The time status changes can be resulted from some unexpected cases, e.g. time sources failure or UE mobility.</w:t>
            </w:r>
          </w:p>
        </w:tc>
      </w:tr>
    </w:tbl>
    <w:p w14:paraId="21B8C04B" w14:textId="581218AF" w:rsidR="00E11BEE" w:rsidRDefault="00E11BEE">
      <w:pPr>
        <w:rPr>
          <w:lang w:val="en-US"/>
        </w:rPr>
      </w:pPr>
    </w:p>
    <w:p w14:paraId="203D8419" w14:textId="53BD1D8E" w:rsidR="008843A8" w:rsidRDefault="008843A8">
      <w:pPr>
        <w:rPr>
          <w:lang w:val="en-US"/>
        </w:rPr>
      </w:pPr>
      <w:r w:rsidRPr="00B139CF">
        <w:rPr>
          <w:b/>
          <w:bCs/>
          <w:lang w:val="en-US"/>
        </w:rPr>
        <w:t xml:space="preserve">Proposal </w:t>
      </w:r>
      <w:r w:rsidR="00563D6A">
        <w:rPr>
          <w:b/>
          <w:bCs/>
          <w:lang w:val="en-US"/>
        </w:rPr>
        <w:t>1</w:t>
      </w:r>
      <w:r>
        <w:rPr>
          <w:lang w:val="en-US"/>
        </w:rPr>
        <w:t xml:space="preserve">: </w:t>
      </w:r>
      <w:r w:rsidR="00D13359">
        <w:rPr>
          <w:lang w:val="en-US"/>
        </w:rPr>
        <w:t>S</w:t>
      </w:r>
      <w:r w:rsidR="00514982">
        <w:rPr>
          <w:lang w:val="en-US"/>
        </w:rPr>
        <w:t xml:space="preserve">olution </w:t>
      </w:r>
      <w:r w:rsidR="00563D6A">
        <w:rPr>
          <w:lang w:val="en-US"/>
        </w:rPr>
        <w:t>#</w:t>
      </w:r>
      <w:r w:rsidR="00514982">
        <w:rPr>
          <w:lang w:val="en-US"/>
        </w:rPr>
        <w:t xml:space="preserve">18 </w:t>
      </w:r>
      <w:r w:rsidR="00D13359">
        <w:rPr>
          <w:lang w:val="en-US"/>
        </w:rPr>
        <w:t xml:space="preserve">is selected </w:t>
      </w:r>
      <w:r w:rsidR="00514982">
        <w:rPr>
          <w:lang w:val="en-US"/>
        </w:rPr>
        <w:t>for normative work.</w:t>
      </w:r>
    </w:p>
    <w:p w14:paraId="1CA6F849" w14:textId="77777777" w:rsidR="008C6BB5" w:rsidRDefault="00E67CF7">
      <w:pPr>
        <w:pStyle w:val="Heading1"/>
      </w:pPr>
      <w:r>
        <w:t>Proposal</w:t>
      </w:r>
    </w:p>
    <w:p w14:paraId="1CA6F84A" w14:textId="77777777" w:rsidR="008C6BB5" w:rsidRDefault="00E67CF7">
      <w:r>
        <w:t>It is proposed to add the following solution to TR 23.700-25.</w:t>
      </w:r>
    </w:p>
    <w:p w14:paraId="1CA6F84B" w14:textId="77777777" w:rsidR="008C6BB5" w:rsidRDefault="008C6BB5"/>
    <w:p w14:paraId="1CA6F84C" w14:textId="1923B4C5" w:rsidR="008C6BB5" w:rsidRDefault="00E67CF7">
      <w:pPr>
        <w:rPr>
          <w:color w:val="FF0000"/>
          <w:sz w:val="40"/>
        </w:rPr>
      </w:pPr>
      <w:r>
        <w:rPr>
          <w:color w:val="FF0000"/>
          <w:sz w:val="40"/>
        </w:rPr>
        <w:t>*** Start of changes ***</w:t>
      </w:r>
    </w:p>
    <w:p w14:paraId="104AB634" w14:textId="01DDAC31" w:rsidR="00812FDF" w:rsidRPr="00002174" w:rsidRDefault="00812FDF" w:rsidP="00812FDF">
      <w:pPr>
        <w:pStyle w:val="Heading2"/>
        <w:rPr>
          <w:rFonts w:eastAsia="Microsoft YaHei"/>
        </w:rPr>
      </w:pPr>
      <w:r w:rsidRPr="00002174">
        <w:t>8.X</w:t>
      </w:r>
      <w:r w:rsidR="002B5FCB" w:rsidRPr="00002174">
        <w:tab/>
      </w:r>
      <w:r w:rsidR="00B77B8C" w:rsidRPr="00002174">
        <w:t>Conclusion for KI#3</w:t>
      </w:r>
      <w:r w:rsidR="00E96234" w:rsidRPr="00002174">
        <w:t xml:space="preserve">: </w:t>
      </w:r>
      <w:r w:rsidR="00980254" w:rsidRPr="00002174">
        <w:t xml:space="preserve">Support for </w:t>
      </w:r>
      <w:r w:rsidR="00980254" w:rsidRPr="00002174">
        <w:rPr>
          <w:rFonts w:eastAsia="Microsoft YaHei"/>
        </w:rPr>
        <w:t>controlling 5G time synchronization service based on subscription</w:t>
      </w:r>
    </w:p>
    <w:p w14:paraId="28CB48EA" w14:textId="21EAD3F7" w:rsidR="00606B89" w:rsidRPr="00002174" w:rsidRDefault="00606B89" w:rsidP="00606B89">
      <w:pPr>
        <w:rPr>
          <w:rFonts w:eastAsia="Times New Roman"/>
          <w:color w:val="auto"/>
          <w:lang w:eastAsia="en-GB"/>
        </w:rPr>
      </w:pPr>
      <w:r w:rsidRPr="00002174">
        <w:rPr>
          <w:rFonts w:eastAsia="Times New Roman"/>
          <w:color w:val="auto"/>
          <w:lang w:eastAsia="en-GB"/>
        </w:rPr>
        <w:t xml:space="preserve">The following </w:t>
      </w:r>
      <w:r w:rsidR="008C2A52" w:rsidRPr="00002174">
        <w:rPr>
          <w:rFonts w:eastAsia="Times New Roman"/>
          <w:color w:val="auto"/>
          <w:lang w:eastAsia="en-GB"/>
        </w:rPr>
        <w:t xml:space="preserve">principles </w:t>
      </w:r>
      <w:r w:rsidRPr="00002174">
        <w:rPr>
          <w:rFonts w:eastAsia="Times New Roman"/>
          <w:color w:val="auto"/>
          <w:lang w:eastAsia="en-GB"/>
        </w:rPr>
        <w:t xml:space="preserve">summarize the </w:t>
      </w:r>
      <w:r w:rsidR="008C2A52" w:rsidRPr="00002174">
        <w:rPr>
          <w:rFonts w:eastAsia="Times New Roman"/>
          <w:color w:val="auto"/>
          <w:lang w:eastAsia="en-GB"/>
        </w:rPr>
        <w:t>solution baseline</w:t>
      </w:r>
      <w:r w:rsidRPr="00002174">
        <w:rPr>
          <w:rFonts w:eastAsia="Times New Roman"/>
          <w:color w:val="auto"/>
          <w:lang w:eastAsia="en-GB"/>
        </w:rPr>
        <w:t>:</w:t>
      </w:r>
    </w:p>
    <w:p w14:paraId="19B8FC39" w14:textId="77777777" w:rsidR="00606B89" w:rsidRPr="00002174" w:rsidRDefault="00606B89" w:rsidP="00606B89">
      <w:pPr>
        <w:pStyle w:val="B1"/>
      </w:pPr>
      <w:r w:rsidRPr="00002174">
        <w:rPr>
          <w:rFonts w:eastAsia="Times New Roman"/>
          <w:color w:val="auto"/>
          <w:lang w:eastAsia="en-GB"/>
        </w:rPr>
        <w:t>-</w:t>
      </w:r>
      <w:r w:rsidRPr="00002174">
        <w:rPr>
          <w:rFonts w:eastAsia="Times New Roman"/>
          <w:color w:val="auto"/>
          <w:lang w:eastAsia="en-GB"/>
        </w:rPr>
        <w:tab/>
      </w:r>
      <w:r w:rsidRPr="00002174">
        <w:t>UE subscription data types stored in the UDM are extended to include two new data structures related to time synchronization service:</w:t>
      </w:r>
    </w:p>
    <w:p w14:paraId="68B0C78F" w14:textId="77777777" w:rsidR="00606B89" w:rsidRPr="00002174" w:rsidRDefault="00606B89" w:rsidP="00606B89">
      <w:pPr>
        <w:pStyle w:val="B2"/>
      </w:pPr>
      <w:r w:rsidRPr="00002174">
        <w:t>1)</w:t>
      </w:r>
      <w:r w:rsidRPr="00002174">
        <w:tab/>
        <w:t>The "Access and Mobility Subscription data" is extended with the following fields:</w:t>
      </w:r>
    </w:p>
    <w:p w14:paraId="60E4A345" w14:textId="77777777" w:rsidR="00606B89" w:rsidRPr="00002174" w:rsidRDefault="00606B89" w:rsidP="00606B89">
      <w:pPr>
        <w:pStyle w:val="B3"/>
      </w:pPr>
      <w:r w:rsidRPr="00002174">
        <w:t>-</w:t>
      </w:r>
      <w:r w:rsidRPr="00002174">
        <w:tab/>
        <w:t xml:space="preserve">“Access Stratum Time Synchronization Service Authorization” which indicate whether the UE is provisioned to receive RTI reception. </w:t>
      </w:r>
    </w:p>
    <w:p w14:paraId="3E58849A" w14:textId="77777777" w:rsidR="00606B89" w:rsidRPr="00002174" w:rsidRDefault="00606B89" w:rsidP="00606B89">
      <w:pPr>
        <w:pStyle w:val="B3"/>
      </w:pPr>
      <w:r w:rsidRPr="00002174">
        <w:t>-</w:t>
      </w:r>
      <w:r w:rsidRPr="00002174">
        <w:tab/>
        <w:t>(Optionally) the Uu time synchronization error budget.</w:t>
      </w:r>
    </w:p>
    <w:p w14:paraId="64E3EF6B" w14:textId="588A566C" w:rsidR="00606B89" w:rsidRPr="00002174" w:rsidRDefault="00606B89" w:rsidP="00606B89">
      <w:pPr>
        <w:pStyle w:val="B3"/>
      </w:pPr>
      <w:r w:rsidRPr="00002174">
        <w:t>-</w:t>
      </w:r>
      <w:r w:rsidRPr="00002174">
        <w:tab/>
        <w:t xml:space="preserve">(Optionally) </w:t>
      </w:r>
      <w:r w:rsidR="0057151D" w:rsidRPr="00002174">
        <w:t xml:space="preserve">One or more periods of </w:t>
      </w:r>
      <w:r w:rsidRPr="00002174">
        <w:t xml:space="preserve">Start and stop times defining active times of Access Stratum Time Synchronization Service for the UE. </w:t>
      </w:r>
    </w:p>
    <w:p w14:paraId="1764D628" w14:textId="1572D045" w:rsidR="00606B89" w:rsidRPr="00002174" w:rsidRDefault="00606B89" w:rsidP="00606B89">
      <w:pPr>
        <w:pStyle w:val="B3"/>
      </w:pPr>
      <w:r w:rsidRPr="00002174">
        <w:t>-</w:t>
      </w:r>
      <w:r w:rsidRPr="00002174">
        <w:tab/>
        <w:t>(Optionally) Coverage Area: defining a list of TAs where the ASTI-based time synchronization is available for the UE.</w:t>
      </w:r>
      <w:r w:rsidR="007358DD">
        <w:t xml:space="preserve"> .</w:t>
      </w:r>
    </w:p>
    <w:p w14:paraId="5A309FF4" w14:textId="77777777" w:rsidR="00606B89" w:rsidRPr="00002174" w:rsidRDefault="00606B89" w:rsidP="00606B89">
      <w:pPr>
        <w:pStyle w:val="B2"/>
      </w:pPr>
      <w:r w:rsidRPr="00002174">
        <w:t>2)</w:t>
      </w:r>
      <w:r w:rsidRPr="00002174">
        <w:tab/>
        <w:t>A new subscription data "Time Synchronization Subscription data":</w:t>
      </w:r>
    </w:p>
    <w:p w14:paraId="63C5F651" w14:textId="77777777" w:rsidR="00B41E0F" w:rsidRPr="00002174" w:rsidRDefault="00606B89" w:rsidP="00606B89">
      <w:pPr>
        <w:pStyle w:val="B3"/>
      </w:pPr>
      <w:r w:rsidRPr="00002174">
        <w:lastRenderedPageBreak/>
        <w:t>-</w:t>
      </w:r>
      <w:r w:rsidRPr="00002174">
        <w:tab/>
        <w:t>the “AF request Authorization”, indicating whether the UE is authorized for an AF-requested time synchronization services</w:t>
      </w:r>
      <w:r w:rsidR="000A6CAD" w:rsidRPr="00002174">
        <w:t xml:space="preserve">: </w:t>
      </w:r>
    </w:p>
    <w:p w14:paraId="72CB8413" w14:textId="575AB705" w:rsidR="00B41E0F" w:rsidRPr="00002174" w:rsidRDefault="00B41E0F" w:rsidP="00002174">
      <w:pPr>
        <w:pStyle w:val="B4"/>
      </w:pPr>
      <w:r w:rsidRPr="00002174">
        <w:t>-</w:t>
      </w:r>
      <w:r w:rsidRPr="00002174">
        <w:tab/>
      </w:r>
      <w:r w:rsidR="00325FDF" w:rsidRPr="00002174">
        <w:t xml:space="preserve">"allowed" or "not allowed" for </w:t>
      </w:r>
      <w:r w:rsidR="00606B89" w:rsidRPr="00002174">
        <w:t xml:space="preserve">(g)PTP based </w:t>
      </w:r>
      <w:r w:rsidR="000A6CAD" w:rsidRPr="00002174">
        <w:t>time synchronization service (per DNN/S-NSSAÍ</w:t>
      </w:r>
      <w:r w:rsidRPr="00002174">
        <w:t xml:space="preserve"> and UE identity), </w:t>
      </w:r>
    </w:p>
    <w:p w14:paraId="16752910" w14:textId="22FA92C7" w:rsidR="00606B89" w:rsidRDefault="00B41E0F" w:rsidP="00002174">
      <w:pPr>
        <w:pStyle w:val="B4"/>
      </w:pPr>
      <w:r w:rsidRPr="00002174">
        <w:t>-</w:t>
      </w:r>
      <w:r w:rsidRPr="00002174">
        <w:tab/>
        <w:t xml:space="preserve"> "allowed" or "not allowed" for </w:t>
      </w:r>
      <w:r w:rsidR="00606B89" w:rsidRPr="00002174">
        <w:t>ASTI based</w:t>
      </w:r>
      <w:r w:rsidR="00325FDF" w:rsidRPr="00002174">
        <w:t xml:space="preserve"> time synchronization services</w:t>
      </w:r>
      <w:r w:rsidRPr="00002174">
        <w:t xml:space="preserve"> (per UE identity)</w:t>
      </w:r>
      <w:r w:rsidR="000A6CAD" w:rsidRPr="00002174">
        <w:t>.</w:t>
      </w:r>
      <w:r w:rsidR="00606B89" w:rsidRPr="00002174">
        <w:t xml:space="preserve"> </w:t>
      </w:r>
    </w:p>
    <w:p w14:paraId="3701A346" w14:textId="77777777" w:rsidR="00E0223B" w:rsidRDefault="00EE55FA" w:rsidP="00963BE9">
      <w:pPr>
        <w:pStyle w:val="B3"/>
      </w:pPr>
      <w:r>
        <w:t>-</w:t>
      </w:r>
      <w:r>
        <w:tab/>
      </w:r>
      <w:r w:rsidRPr="00E0223B">
        <w:t>optionally a list of TA(s) which restricts the area in which an AF may request time synchronization services</w:t>
      </w:r>
    </w:p>
    <w:p w14:paraId="103E0FB4" w14:textId="588D123D" w:rsidR="00E0223B" w:rsidRPr="00002174" w:rsidRDefault="00E0223B" w:rsidP="00E0223B">
      <w:pPr>
        <w:pStyle w:val="EditorsNote"/>
      </w:pPr>
      <w:r w:rsidRPr="00002174">
        <w:t xml:space="preserve">Editor's Note: </w:t>
      </w:r>
      <w:r>
        <w:t xml:space="preserve">How to </w:t>
      </w:r>
      <w:r w:rsidRPr="00E0223B">
        <w:t>enable an AF to request ASTI service if there is also an ASTI subscription in the Access and Mobility Subscription data is FFS</w:t>
      </w:r>
      <w:r w:rsidRPr="00002174">
        <w:t>.</w:t>
      </w:r>
    </w:p>
    <w:p w14:paraId="27B500FD" w14:textId="77777777" w:rsidR="00606B89" w:rsidRPr="00002174" w:rsidRDefault="00606B89" w:rsidP="00606B89">
      <w:pPr>
        <w:pStyle w:val="B3"/>
      </w:pPr>
      <w:r w:rsidRPr="00002174">
        <w:t>-</w:t>
      </w:r>
      <w:r w:rsidRPr="00002174">
        <w:tab/>
        <w:t>one or more “Subscribed time synchronization service ID(s)”, each containing the DNN/S-NSSAI and a reference to a PTP instance configuration pre-configured at the TSCTSF (e.g. PTP profile, PTP domain, etc).</w:t>
      </w:r>
    </w:p>
    <w:p w14:paraId="65F3A9E6" w14:textId="5E25310D" w:rsidR="00606B89" w:rsidRPr="00002174" w:rsidRDefault="00606B89" w:rsidP="00606B89">
      <w:pPr>
        <w:pStyle w:val="B4"/>
      </w:pPr>
      <w:r w:rsidRPr="00002174">
        <w:t>-</w:t>
      </w:r>
      <w:r w:rsidRPr="00002174">
        <w:tab/>
        <w:t xml:space="preserve">(Optionally) For each PTP instance configuration, </w:t>
      </w:r>
      <w:r w:rsidR="0026245D" w:rsidRPr="00002174">
        <w:t xml:space="preserve">one or more periods of </w:t>
      </w:r>
      <w:r w:rsidRPr="00002174">
        <w:t>Start and stop times defining active times of Time Synchronization Service for the PTP instance.</w:t>
      </w:r>
    </w:p>
    <w:p w14:paraId="4FC9BB0A" w14:textId="12B4B19D" w:rsidR="00606B89" w:rsidRDefault="00606B89" w:rsidP="00606B89">
      <w:pPr>
        <w:pStyle w:val="B4"/>
      </w:pPr>
      <w:r w:rsidRPr="00002174">
        <w:t>-</w:t>
      </w:r>
      <w:r w:rsidRPr="00002174">
        <w:tab/>
        <w:t xml:space="preserve">(Optionally) For each PTP instance configuration, Coverage Area defining a list of TAs where the (g)PTP-based time synchronization is available for the UEs in the PTP instance. </w:t>
      </w:r>
    </w:p>
    <w:p w14:paraId="2A45F866" w14:textId="77777777" w:rsidR="00606B89" w:rsidRPr="00002174" w:rsidRDefault="00606B89" w:rsidP="00606B89">
      <w:pPr>
        <w:pStyle w:val="B3"/>
      </w:pPr>
      <w:r w:rsidRPr="00002174">
        <w:rPr>
          <w:lang w:val="en-US"/>
        </w:rPr>
        <w:t>-</w:t>
      </w:r>
      <w:r w:rsidRPr="00002174">
        <w:rPr>
          <w:lang w:val="en-US"/>
        </w:rPr>
        <w:tab/>
        <w:t>(Optionally) Uu time synchronization error budget.</w:t>
      </w:r>
    </w:p>
    <w:p w14:paraId="59572025" w14:textId="77777777" w:rsidR="00606B89" w:rsidRPr="00002174" w:rsidRDefault="00606B89" w:rsidP="00606B89">
      <w:pPr>
        <w:pStyle w:val="B1"/>
      </w:pPr>
      <w:r w:rsidRPr="00002174">
        <w:t>-</w:t>
      </w:r>
      <w:r w:rsidRPr="00002174">
        <w:tab/>
        <w:t>The AMF uses the "Access and Mobility Subscription data" in the following way:</w:t>
      </w:r>
    </w:p>
    <w:p w14:paraId="7E790307" w14:textId="77777777" w:rsidR="00606B89" w:rsidRPr="00002174" w:rsidRDefault="00606B89" w:rsidP="00606B89">
      <w:pPr>
        <w:pStyle w:val="B2"/>
      </w:pPr>
      <w:r w:rsidRPr="00002174">
        <w:t>-</w:t>
      </w:r>
      <w:r w:rsidRPr="00002174">
        <w:tab/>
        <w:t>The AMF retrieves the "Access and Mobility Subscription data" stored at the UDM during the registration procedure.</w:t>
      </w:r>
    </w:p>
    <w:p w14:paraId="037630B6" w14:textId="77777777" w:rsidR="00606B89" w:rsidRPr="00002174" w:rsidRDefault="00606B89" w:rsidP="00606B89">
      <w:pPr>
        <w:pStyle w:val="B2"/>
      </w:pPr>
      <w:r w:rsidRPr="00002174">
        <w:t>-</w:t>
      </w:r>
      <w:r w:rsidRPr="00002174">
        <w:tab/>
      </w:r>
      <w:r w:rsidRPr="00002174">
        <w:rPr>
          <w:rFonts w:eastAsia="Times New Roman"/>
          <w:color w:val="auto"/>
          <w:lang w:eastAsia="en-GB"/>
        </w:rPr>
        <w:t xml:space="preserve">If </w:t>
      </w:r>
      <w:r w:rsidRPr="00002174">
        <w:t>the AMF receives Access Stratum Time Synchronization Service Authorization from UDM, it provides 5G access stratum time distribution indication and Uu time synchronization error budget (if part of the Access Stratum Time Synchronization Service Authorization received from the UDM) to NG-RAN.</w:t>
      </w:r>
    </w:p>
    <w:p w14:paraId="683771AF" w14:textId="73ED9077" w:rsidR="00606B89" w:rsidRPr="00002174" w:rsidRDefault="00606B89" w:rsidP="00606B89">
      <w:pPr>
        <w:pStyle w:val="B2"/>
      </w:pPr>
      <w:r w:rsidRPr="00002174">
        <w:t>-</w:t>
      </w:r>
      <w:r w:rsidRPr="00002174">
        <w:tab/>
        <w:t xml:space="preserve">The AF is not allowed to modify the 5GS access stratum time distribution parameters if “Access Stratum Time Synchronization Service Authorization” indicates that the UE is provisioned to receive RTI reception. This </w:t>
      </w:r>
      <w:r w:rsidR="002A30E5" w:rsidRPr="00002174">
        <w:t>may be</w:t>
      </w:r>
      <w:r w:rsidRPr="00002174">
        <w:t xml:space="preserve"> enforced by the AMF.</w:t>
      </w:r>
    </w:p>
    <w:p w14:paraId="20F0D7F1" w14:textId="1F280969" w:rsidR="00071458" w:rsidRPr="00002174" w:rsidRDefault="00071458" w:rsidP="00002174">
      <w:pPr>
        <w:pStyle w:val="NO"/>
      </w:pPr>
      <w:r w:rsidRPr="00002174">
        <w:t>NOTE:</w:t>
      </w:r>
      <w:r w:rsidRPr="00002174">
        <w:tab/>
        <w:t>If there is "Access Stratum Time Synchronization Service Authorization" in the "Access and Mobility Subscription data", the "AF request Authorization" for ASTI based</w:t>
      </w:r>
      <w:r w:rsidR="00434128" w:rsidRPr="00002174">
        <w:t xml:space="preserve"> in the "Time Synchronization Subscription data" should be set to "not allowed"</w:t>
      </w:r>
      <w:r w:rsidRPr="00002174">
        <w:t>.</w:t>
      </w:r>
    </w:p>
    <w:p w14:paraId="32112FED" w14:textId="2C6E8FAA" w:rsidR="00606B89" w:rsidRPr="00002174" w:rsidRDefault="00606B89" w:rsidP="00606B89">
      <w:pPr>
        <w:pStyle w:val="B2"/>
      </w:pPr>
      <w:r w:rsidRPr="00002174">
        <w:t>-</w:t>
      </w:r>
      <w:r w:rsidRPr="00002174">
        <w:tab/>
        <w:t xml:space="preserve">If the Access Stratum Time Synchronization Service Authorization contains Start and stop times, </w:t>
      </w:r>
      <w:r w:rsidR="00EE55FA" w:rsidRPr="00EE55FA">
        <w:t xml:space="preserve">the AMF enables and disables the 5G access stratum time distribution indication to the NG-RAN according to the expiry of start and stop times if the UE is </w:t>
      </w:r>
      <w:r w:rsidR="00EE55FA">
        <w:t xml:space="preserve">in </w:t>
      </w:r>
      <w:r w:rsidR="00EE55FA" w:rsidRPr="00EE55FA">
        <w:t xml:space="preserve">CM_Connected. If the UE is in </w:t>
      </w:r>
      <w:r w:rsidR="00EE55FA">
        <w:t>CM_</w:t>
      </w:r>
      <w:r w:rsidR="00EE55FA" w:rsidRPr="00EE55FA">
        <w:t xml:space="preserve">Idle when a Start time condition is met, AMF pages the UE and provides the 5G access stratum time distribution indication to NG-RAN as part of the subsequent service request procedure initiated by the UE in response to </w:t>
      </w:r>
      <w:r w:rsidR="00EE55FA">
        <w:t xml:space="preserve">the </w:t>
      </w:r>
      <w:r w:rsidR="00EE55FA" w:rsidRPr="00EE55FA">
        <w:t>paging</w:t>
      </w:r>
      <w:r w:rsidRPr="00002174">
        <w:t>.</w:t>
      </w:r>
    </w:p>
    <w:p w14:paraId="58685968" w14:textId="77777777" w:rsidR="00606B89" w:rsidRPr="00002174" w:rsidRDefault="00606B89" w:rsidP="00606B89">
      <w:pPr>
        <w:pStyle w:val="B2"/>
      </w:pPr>
      <w:r w:rsidRPr="00002174">
        <w:t>-</w:t>
      </w:r>
      <w:r w:rsidRPr="00002174">
        <w:tab/>
        <w:t>If the Access Stratum Time Synchronization Service Authorization contains Coverage Area, the AMF enables and disables the 5G access stratum time distribution indication to the NG-RAN when the UE moves inside or outside of the Coverage Area, respectively.</w:t>
      </w:r>
    </w:p>
    <w:p w14:paraId="0BE887A6" w14:textId="77777777" w:rsidR="00606B89" w:rsidRPr="00002174" w:rsidRDefault="00606B89" w:rsidP="00606B89">
      <w:pPr>
        <w:ind w:left="568" w:hanging="284"/>
      </w:pPr>
      <w:r w:rsidRPr="00002174">
        <w:t>-</w:t>
      </w:r>
      <w:r w:rsidRPr="00002174">
        <w:tab/>
        <w:t xml:space="preserve">The TSCTSF uses the Time Synchronization Subscription data in the following way: </w:t>
      </w:r>
    </w:p>
    <w:p w14:paraId="243CF75E" w14:textId="7BCC1731" w:rsidR="005713B1" w:rsidRPr="00002174" w:rsidRDefault="00606B89" w:rsidP="005713B1">
      <w:pPr>
        <w:pStyle w:val="B2"/>
        <w:rPr>
          <w:rStyle w:val="B3Char2"/>
        </w:rPr>
      </w:pPr>
      <w:r w:rsidRPr="00002174">
        <w:rPr>
          <w:color w:val="auto"/>
          <w:lang w:eastAsia="en-GB"/>
        </w:rPr>
        <w:t>-</w:t>
      </w:r>
      <w:r w:rsidRPr="00002174">
        <w:rPr>
          <w:color w:val="auto"/>
          <w:lang w:eastAsia="en-GB"/>
        </w:rPr>
        <w:tab/>
      </w:r>
      <w:r w:rsidR="005713B1" w:rsidRPr="00002174">
        <w:rPr>
          <w:color w:val="auto"/>
          <w:lang w:eastAsia="en-GB"/>
        </w:rPr>
        <w:t>T</w:t>
      </w:r>
      <w:r w:rsidR="005713B1" w:rsidRPr="00002174">
        <w:rPr>
          <w:rStyle w:val="B3Char2"/>
        </w:rPr>
        <w:t xml:space="preserve">he TSCTSF retrieves the </w:t>
      </w:r>
      <w:r w:rsidR="005713B1" w:rsidRPr="00002174">
        <w:t>Time Synchronization Subscription data from the UDM</w:t>
      </w:r>
      <w:r w:rsidR="005713B1" w:rsidRPr="00002174">
        <w:rPr>
          <w:color w:val="auto"/>
          <w:lang w:eastAsia="en-GB"/>
        </w:rPr>
        <w:t xml:space="preserve"> when the </w:t>
      </w:r>
      <w:r w:rsidRPr="00002174">
        <w:rPr>
          <w:rStyle w:val="B3Char2"/>
        </w:rPr>
        <w:t>TSCTSF receives an AF request for the time synchronization service (either ASTI or (g)PTP)</w:t>
      </w:r>
      <w:r w:rsidR="005713B1" w:rsidRPr="00002174">
        <w:rPr>
          <w:rStyle w:val="B3Char2"/>
        </w:rPr>
        <w:t>.</w:t>
      </w:r>
      <w:r w:rsidRPr="00002174">
        <w:rPr>
          <w:rStyle w:val="B3Char2"/>
        </w:rPr>
        <w:t xml:space="preserve"> According to the “AF request Authorization” in the Subscription data, the TSCTSF determines whether the </w:t>
      </w:r>
      <w:r w:rsidR="00806FE5" w:rsidRPr="00002174">
        <w:rPr>
          <w:rStyle w:val="B3Char2"/>
        </w:rPr>
        <w:t xml:space="preserve">UE is authorized for an </w:t>
      </w:r>
      <w:r w:rsidRPr="00002174">
        <w:rPr>
          <w:rStyle w:val="B3Char2"/>
        </w:rPr>
        <w:t>AF</w:t>
      </w:r>
      <w:r w:rsidR="006957F9" w:rsidRPr="00002174">
        <w:rPr>
          <w:rStyle w:val="B3Char2"/>
        </w:rPr>
        <w:t>-</w:t>
      </w:r>
      <w:r w:rsidRPr="00002174">
        <w:rPr>
          <w:rStyle w:val="B3Char2"/>
        </w:rPr>
        <w:t>request</w:t>
      </w:r>
      <w:r w:rsidR="00806FE5" w:rsidRPr="00002174">
        <w:rPr>
          <w:rStyle w:val="B3Char2"/>
        </w:rPr>
        <w:t>ed time synchronization service</w:t>
      </w:r>
      <w:r w:rsidRPr="00002174">
        <w:rPr>
          <w:rStyle w:val="B3Char2"/>
        </w:rPr>
        <w:t xml:space="preserve">. If the </w:t>
      </w:r>
      <w:r w:rsidR="007372AC" w:rsidRPr="00002174">
        <w:rPr>
          <w:rStyle w:val="B3Char2"/>
        </w:rPr>
        <w:t>UE</w:t>
      </w:r>
      <w:r w:rsidRPr="00002174">
        <w:rPr>
          <w:rStyle w:val="B3Char2"/>
        </w:rPr>
        <w:t xml:space="preserve"> is authorized, the TSCTSF proceeds as specified in TS 23.502 [3].</w:t>
      </w:r>
    </w:p>
    <w:p w14:paraId="5A52EB97" w14:textId="5D80F512" w:rsidR="005713B1" w:rsidRPr="00002174" w:rsidRDefault="00606B89" w:rsidP="005713B1">
      <w:pPr>
        <w:pStyle w:val="B2"/>
      </w:pPr>
      <w:r w:rsidRPr="00002174">
        <w:t>-</w:t>
      </w:r>
      <w:r w:rsidRPr="00002174">
        <w:tab/>
      </w:r>
      <w:r w:rsidR="005713B1" w:rsidRPr="00002174">
        <w:rPr>
          <w:color w:val="auto"/>
          <w:lang w:eastAsia="en-GB"/>
        </w:rPr>
        <w:t>T</w:t>
      </w:r>
      <w:r w:rsidR="005713B1" w:rsidRPr="00002174">
        <w:rPr>
          <w:rStyle w:val="B3Char2"/>
        </w:rPr>
        <w:t xml:space="preserve">he TSCTSF retrieves the </w:t>
      </w:r>
      <w:r w:rsidR="005713B1" w:rsidRPr="00002174">
        <w:t>Time Synchronization Subscription data from the UDM</w:t>
      </w:r>
      <w:r w:rsidR="005713B1" w:rsidRPr="00002174">
        <w:rPr>
          <w:color w:val="auto"/>
          <w:lang w:eastAsia="en-GB"/>
        </w:rPr>
        <w:t xml:space="preserve"> when</w:t>
      </w:r>
      <w:r w:rsidR="005713B1" w:rsidRPr="00002174">
        <w:t xml:space="preserve"> the TSCTSF </w:t>
      </w:r>
      <w:r w:rsidRPr="00002174">
        <w:t xml:space="preserve">receives notification from the PCF that a UE has established a PDU Session that is potentially impacted by (g)PTP-based time synchronization service. The </w:t>
      </w:r>
      <w:r w:rsidR="005713B1" w:rsidRPr="00002174">
        <w:t xml:space="preserve">TSCTSF </w:t>
      </w:r>
      <w:r w:rsidRPr="00002174">
        <w:t xml:space="preserve">retrieves the PTP instance configurations referenced from the Subscribed time synchronization service ID(s). </w:t>
      </w:r>
      <w:r w:rsidR="00F776E8" w:rsidRPr="00002174">
        <w:t>The PTP instance configurations are stored locally in the TSCTSF.</w:t>
      </w:r>
    </w:p>
    <w:p w14:paraId="4EAEB2A5" w14:textId="166D5757" w:rsidR="00606B89" w:rsidRPr="00002174" w:rsidRDefault="005713B1" w:rsidP="006614D4">
      <w:pPr>
        <w:pStyle w:val="B2"/>
      </w:pPr>
      <w:r w:rsidRPr="00002174">
        <w:lastRenderedPageBreak/>
        <w:t>-</w:t>
      </w:r>
      <w:r w:rsidRPr="00002174">
        <w:tab/>
      </w:r>
      <w:r w:rsidR="00606B89" w:rsidRPr="00002174">
        <w:t xml:space="preserve">The TSCTSF determines if one or more of the PTP instance configurations match with the DNN/S-NSSAI of the given PDU Session. If no PTP instance exists for the given PTP instance configuration, the TSCTSF initializes the PTP instance in 5GS as described in clause K.2.2 of TS 23.501 [2]. The TSCTSF configures a PTP port in DS-TT and adds it to the corresponding PTP instance in NW-TT as described in clause K.2.2 of TS 23.501 [2]. </w:t>
      </w:r>
    </w:p>
    <w:p w14:paraId="1F083F0E" w14:textId="288A312B" w:rsidR="00606B89" w:rsidRPr="00002174" w:rsidRDefault="00606B89" w:rsidP="00043A3B">
      <w:pPr>
        <w:pStyle w:val="B2"/>
      </w:pPr>
      <w:r w:rsidRPr="00002174">
        <w:t>-</w:t>
      </w:r>
      <w:r w:rsidRPr="00002174">
        <w:tab/>
        <w:t>If the PTP instance configuration referenced by the Time Synchronization Subscription data for the UE contains start and stop times, the TSCTSF</w:t>
      </w:r>
      <w:r w:rsidR="006252DE" w:rsidRPr="00002174">
        <w:t>,</w:t>
      </w:r>
      <w:r w:rsidRPr="00002174">
        <w:t xml:space="preserve"> </w:t>
      </w:r>
      <w:r w:rsidR="006252DE" w:rsidRPr="00002174">
        <w:t>u</w:t>
      </w:r>
      <w:r w:rsidRPr="00002174">
        <w:t xml:space="preserve">pon expiry of start time, </w:t>
      </w:r>
      <w:r w:rsidR="00BD5574" w:rsidRPr="00002174">
        <w:t xml:space="preserve">creates the PTP instance and </w:t>
      </w:r>
      <w:r w:rsidRPr="00002174">
        <w:t xml:space="preserve">adds the PTP port in DS-TT to the PTP instance. Upon expiry of stop time, </w:t>
      </w:r>
      <w:r w:rsidR="006E018C" w:rsidRPr="00002174">
        <w:t xml:space="preserve">if this is the last period of start and stop times in the PTP instance configuration, the TSCTSF deletes the PTP instance, otherwise </w:t>
      </w:r>
      <w:r w:rsidRPr="00002174">
        <w:t>the TSCTSF</w:t>
      </w:r>
      <w:r w:rsidR="0099163B" w:rsidRPr="00002174">
        <w:t xml:space="preserve"> </w:t>
      </w:r>
      <w:r w:rsidR="007B550F" w:rsidRPr="00002174">
        <w:t>temporarily disables the PTP instance</w:t>
      </w:r>
      <w:r w:rsidRPr="00002174">
        <w:t>.</w:t>
      </w:r>
    </w:p>
    <w:p w14:paraId="27C134F8" w14:textId="2CA79814" w:rsidR="008D6FFA" w:rsidRDefault="00606B89" w:rsidP="00043A3B">
      <w:pPr>
        <w:pStyle w:val="B2"/>
      </w:pPr>
      <w:r w:rsidRPr="00002174">
        <w:t>-</w:t>
      </w:r>
      <w:r w:rsidRPr="00002174">
        <w:tab/>
        <w:t>If the PTP instance configuration referenced by the Time Synchronization Subscription data for the UE contains Coverage Area, the TSCTSF subscribes to UE's presence in Area of Interest at the discovered AMF(s) in similar manner as concluded for KI#2. When the TSCTSF determines that the UE has moved inside or outside of the Coverage Area, the TSCTSF adds or temporarily removes the PTP port in DS-TT from the corresponding PTP instance, in similar manner as concluded for KI#2.</w:t>
      </w:r>
    </w:p>
    <w:p w14:paraId="1CA6F8A4" w14:textId="5312B8DC" w:rsidR="008C6BB5" w:rsidRDefault="00E67CF7">
      <w:pPr>
        <w:rPr>
          <w:color w:val="FF0000"/>
          <w:sz w:val="40"/>
        </w:rPr>
      </w:pPr>
      <w:r>
        <w:rPr>
          <w:color w:val="FF0000"/>
          <w:sz w:val="40"/>
        </w:rPr>
        <w:t>*** End of changes ***</w:t>
      </w:r>
      <w:bookmarkEnd w:id="0"/>
    </w:p>
    <w:sectPr w:rsidR="008C6BB5">
      <w:headerReference w:type="even" r:id="rId14"/>
      <w:headerReference w:type="default" r:id="rId15"/>
      <w:footerReference w:type="default" r:id="rId16"/>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E824FC" w14:textId="77777777" w:rsidR="00672A97" w:rsidRDefault="00672A97">
      <w:pPr>
        <w:spacing w:after="0"/>
      </w:pPr>
      <w:r>
        <w:separator/>
      </w:r>
    </w:p>
  </w:endnote>
  <w:endnote w:type="continuationSeparator" w:id="0">
    <w:p w14:paraId="6A479CC5" w14:textId="77777777" w:rsidR="00672A97" w:rsidRDefault="00672A97">
      <w:pPr>
        <w:spacing w:after="0"/>
      </w:pPr>
      <w:r>
        <w:continuationSeparator/>
      </w:r>
    </w:p>
  </w:endnote>
  <w:endnote w:type="continuationNotice" w:id="1">
    <w:p w14:paraId="78B57E4D" w14:textId="77777777" w:rsidR="00672A97" w:rsidRDefault="00672A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F8B1" w14:textId="77777777" w:rsidR="008C6BB5" w:rsidRDefault="00E67CF7">
    <w:pPr>
      <w:framePr w:w="646" w:h="244" w:hRule="exact" w:wrap="around" w:vAnchor="text" w:hAnchor="margin" w:y="-5"/>
      <w:rPr>
        <w:rFonts w:ascii="Arial" w:hAnsi="Arial" w:cs="Arial"/>
        <w:b/>
        <w:bCs/>
        <w:i/>
        <w:iCs/>
        <w:sz w:val="18"/>
      </w:rPr>
    </w:pPr>
    <w:r>
      <w:rPr>
        <w:rFonts w:ascii="Arial" w:hAnsi="Arial" w:cs="Arial"/>
        <w:b/>
        <w:bCs/>
        <w:i/>
        <w:iCs/>
        <w:sz w:val="18"/>
      </w:rPr>
      <w:t>3GPP</w:t>
    </w:r>
  </w:p>
  <w:p w14:paraId="1CA6F8B2" w14:textId="77777777" w:rsidR="008C6BB5" w:rsidRDefault="00E67CF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A6F8B3" w14:textId="77777777" w:rsidR="008C6BB5" w:rsidRDefault="008C6BB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51D6EF" w14:textId="77777777" w:rsidR="00672A97" w:rsidRDefault="00672A97">
      <w:pPr>
        <w:spacing w:after="0"/>
      </w:pPr>
      <w:r>
        <w:separator/>
      </w:r>
    </w:p>
  </w:footnote>
  <w:footnote w:type="continuationSeparator" w:id="0">
    <w:p w14:paraId="4B2A37A4" w14:textId="77777777" w:rsidR="00672A97" w:rsidRDefault="00672A97">
      <w:pPr>
        <w:spacing w:after="0"/>
      </w:pPr>
      <w:r>
        <w:continuationSeparator/>
      </w:r>
    </w:p>
  </w:footnote>
  <w:footnote w:type="continuationNotice" w:id="1">
    <w:p w14:paraId="3E0B1DE3" w14:textId="77777777" w:rsidR="00672A97" w:rsidRDefault="00672A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F8AC" w14:textId="77777777" w:rsidR="008C6BB5" w:rsidRDefault="008C6BB5"/>
  <w:p w14:paraId="1CA6F8AD" w14:textId="77777777" w:rsidR="008C6BB5" w:rsidRDefault="008C6BB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F8AE" w14:textId="77777777" w:rsidR="008C6BB5" w:rsidRDefault="00E67CF7">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1CA6F8AF" w14:textId="6B578B44" w:rsidR="008C6BB5" w:rsidRDefault="00E67CF7">
    <w:pPr>
      <w:framePr w:w="946" w:h="272" w:hRule="exact" w:wrap="around" w:vAnchor="text" w:hAnchor="margin" w:xAlign="center" w:yAlign="top"/>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524AC">
      <w:rPr>
        <w:rFonts w:ascii="Arial" w:hAnsi="Arial" w:cs="Arial"/>
        <w:b/>
        <w:bCs/>
        <w:noProof/>
        <w:sz w:val="18"/>
      </w:rPr>
      <w:t>1</w:t>
    </w:r>
    <w:r>
      <w:rPr>
        <w:rFonts w:ascii="Arial" w:hAnsi="Arial" w:cs="Arial"/>
        <w:b/>
        <w:bCs/>
        <w:sz w:val="18"/>
      </w:rPr>
      <w:fldChar w:fldCharType="end"/>
    </w:r>
  </w:p>
  <w:p w14:paraId="1CA6F8B0" w14:textId="77777777" w:rsidR="008C6BB5" w:rsidRDefault="008C6BB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FCE75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82EAE8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4445EB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045C914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AD8671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B5A36B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298D45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63AE3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22E097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41036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5C71A68"/>
    <w:multiLevelType w:val="hybridMultilevel"/>
    <w:tmpl w:val="5E28ABBE"/>
    <w:lvl w:ilvl="0" w:tplc="3B66316C">
      <w:start w:val="5"/>
      <w:numFmt w:val="bullet"/>
      <w:lvlText w:val="-"/>
      <w:lvlJc w:val="left"/>
      <w:pPr>
        <w:ind w:left="927" w:hanging="360"/>
      </w:pPr>
      <w:rPr>
        <w:rFonts w:ascii="Times New Roman" w:eastAsia="MS Mincho" w:hAnsi="Times New Roman" w:cs="Times New Roman" w:hint="default"/>
        <w:color w:val="00000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278553E6"/>
    <w:multiLevelType w:val="hybridMultilevel"/>
    <w:tmpl w:val="00B682EE"/>
    <w:lvl w:ilvl="0" w:tplc="90ACA3A8">
      <w:start w:val="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D87AF4"/>
    <w:multiLevelType w:val="hybridMultilevel"/>
    <w:tmpl w:val="F942DFD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70885B7F"/>
    <w:multiLevelType w:val="hybridMultilevel"/>
    <w:tmpl w:val="8D8E29D6"/>
    <w:lvl w:ilvl="0" w:tplc="F8EC28FA">
      <w:start w:val="5"/>
      <w:numFmt w:val="bullet"/>
      <w:lvlText w:val="-"/>
      <w:lvlJc w:val="left"/>
      <w:pPr>
        <w:ind w:left="927" w:hanging="360"/>
      </w:pPr>
      <w:rPr>
        <w:rFonts w:ascii="Times New Roman" w:eastAsia="MS Mincho" w:hAnsi="Times New Roman" w:cs="Times New Roman" w:hint="default"/>
        <w:color w:val="00000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79297ED8"/>
    <w:multiLevelType w:val="hybridMultilevel"/>
    <w:tmpl w:val="384E887A"/>
    <w:lvl w:ilvl="0" w:tplc="844A6B98">
      <w:start w:val="5"/>
      <w:numFmt w:val="bullet"/>
      <w:lvlText w:val="-"/>
      <w:lvlJc w:val="left"/>
      <w:pPr>
        <w:ind w:left="1207" w:hanging="360"/>
      </w:pPr>
      <w:rPr>
        <w:rFonts w:ascii="Times New Roman" w:eastAsia="MS Mincho" w:hAnsi="Times New Roman" w:cs="Times New Roman" w:hint="default"/>
      </w:rPr>
    </w:lvl>
    <w:lvl w:ilvl="1" w:tplc="04090003" w:tentative="1">
      <w:start w:val="1"/>
      <w:numFmt w:val="bullet"/>
      <w:lvlText w:val="o"/>
      <w:lvlJc w:val="left"/>
      <w:pPr>
        <w:ind w:left="1927" w:hanging="360"/>
      </w:pPr>
      <w:rPr>
        <w:rFonts w:ascii="Courier New" w:hAnsi="Courier New" w:cs="Courier New" w:hint="default"/>
      </w:rPr>
    </w:lvl>
    <w:lvl w:ilvl="2" w:tplc="04090005" w:tentative="1">
      <w:start w:val="1"/>
      <w:numFmt w:val="bullet"/>
      <w:lvlText w:val=""/>
      <w:lvlJc w:val="left"/>
      <w:pPr>
        <w:ind w:left="2647" w:hanging="360"/>
      </w:pPr>
      <w:rPr>
        <w:rFonts w:ascii="Wingdings" w:hAnsi="Wingdings" w:hint="default"/>
      </w:rPr>
    </w:lvl>
    <w:lvl w:ilvl="3" w:tplc="04090001" w:tentative="1">
      <w:start w:val="1"/>
      <w:numFmt w:val="bullet"/>
      <w:lvlText w:val=""/>
      <w:lvlJc w:val="left"/>
      <w:pPr>
        <w:ind w:left="3367" w:hanging="360"/>
      </w:pPr>
      <w:rPr>
        <w:rFonts w:ascii="Symbol" w:hAnsi="Symbol" w:hint="default"/>
      </w:rPr>
    </w:lvl>
    <w:lvl w:ilvl="4" w:tplc="04090003" w:tentative="1">
      <w:start w:val="1"/>
      <w:numFmt w:val="bullet"/>
      <w:lvlText w:val="o"/>
      <w:lvlJc w:val="left"/>
      <w:pPr>
        <w:ind w:left="4087" w:hanging="360"/>
      </w:pPr>
      <w:rPr>
        <w:rFonts w:ascii="Courier New" w:hAnsi="Courier New" w:cs="Courier New" w:hint="default"/>
      </w:rPr>
    </w:lvl>
    <w:lvl w:ilvl="5" w:tplc="04090005" w:tentative="1">
      <w:start w:val="1"/>
      <w:numFmt w:val="bullet"/>
      <w:lvlText w:val=""/>
      <w:lvlJc w:val="left"/>
      <w:pPr>
        <w:ind w:left="4807" w:hanging="360"/>
      </w:pPr>
      <w:rPr>
        <w:rFonts w:ascii="Wingdings" w:hAnsi="Wingdings" w:hint="default"/>
      </w:rPr>
    </w:lvl>
    <w:lvl w:ilvl="6" w:tplc="04090001" w:tentative="1">
      <w:start w:val="1"/>
      <w:numFmt w:val="bullet"/>
      <w:lvlText w:val=""/>
      <w:lvlJc w:val="left"/>
      <w:pPr>
        <w:ind w:left="5527" w:hanging="360"/>
      </w:pPr>
      <w:rPr>
        <w:rFonts w:ascii="Symbol" w:hAnsi="Symbol" w:hint="default"/>
      </w:rPr>
    </w:lvl>
    <w:lvl w:ilvl="7" w:tplc="04090003" w:tentative="1">
      <w:start w:val="1"/>
      <w:numFmt w:val="bullet"/>
      <w:lvlText w:val="o"/>
      <w:lvlJc w:val="left"/>
      <w:pPr>
        <w:ind w:left="6247" w:hanging="360"/>
      </w:pPr>
      <w:rPr>
        <w:rFonts w:ascii="Courier New" w:hAnsi="Courier New" w:cs="Courier New" w:hint="default"/>
      </w:rPr>
    </w:lvl>
    <w:lvl w:ilvl="8" w:tplc="04090005" w:tentative="1">
      <w:start w:val="1"/>
      <w:numFmt w:val="bullet"/>
      <w:lvlText w:val=""/>
      <w:lvlJc w:val="left"/>
      <w:pPr>
        <w:ind w:left="6967"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3"/>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6EE"/>
    <w:rsid w:val="00001F9E"/>
    <w:rsid w:val="00002174"/>
    <w:rsid w:val="00002833"/>
    <w:rsid w:val="00004D38"/>
    <w:rsid w:val="000058CA"/>
    <w:rsid w:val="0000590B"/>
    <w:rsid w:val="00005E4F"/>
    <w:rsid w:val="00006CDF"/>
    <w:rsid w:val="00007A47"/>
    <w:rsid w:val="00007A9D"/>
    <w:rsid w:val="00011389"/>
    <w:rsid w:val="00013B8A"/>
    <w:rsid w:val="00013E75"/>
    <w:rsid w:val="00013E80"/>
    <w:rsid w:val="00014302"/>
    <w:rsid w:val="00014625"/>
    <w:rsid w:val="0001664C"/>
    <w:rsid w:val="00017D3E"/>
    <w:rsid w:val="00020903"/>
    <w:rsid w:val="00020975"/>
    <w:rsid w:val="00021A38"/>
    <w:rsid w:val="00021C45"/>
    <w:rsid w:val="000222BA"/>
    <w:rsid w:val="0002390F"/>
    <w:rsid w:val="000240CF"/>
    <w:rsid w:val="00024184"/>
    <w:rsid w:val="0002550A"/>
    <w:rsid w:val="00025AA2"/>
    <w:rsid w:val="00026BE5"/>
    <w:rsid w:val="000309AD"/>
    <w:rsid w:val="00031350"/>
    <w:rsid w:val="00031547"/>
    <w:rsid w:val="00031FBC"/>
    <w:rsid w:val="000330E7"/>
    <w:rsid w:val="00033AE0"/>
    <w:rsid w:val="00034845"/>
    <w:rsid w:val="00035433"/>
    <w:rsid w:val="00036210"/>
    <w:rsid w:val="00037E3E"/>
    <w:rsid w:val="000430EF"/>
    <w:rsid w:val="00043A3B"/>
    <w:rsid w:val="00045308"/>
    <w:rsid w:val="0004544F"/>
    <w:rsid w:val="00045854"/>
    <w:rsid w:val="00046140"/>
    <w:rsid w:val="00046178"/>
    <w:rsid w:val="00046F90"/>
    <w:rsid w:val="0004760C"/>
    <w:rsid w:val="00047746"/>
    <w:rsid w:val="00050B44"/>
    <w:rsid w:val="00050D8A"/>
    <w:rsid w:val="00052ACC"/>
    <w:rsid w:val="00053F07"/>
    <w:rsid w:val="000543B2"/>
    <w:rsid w:val="00055F99"/>
    <w:rsid w:val="00056486"/>
    <w:rsid w:val="000571D8"/>
    <w:rsid w:val="000573E1"/>
    <w:rsid w:val="00060E04"/>
    <w:rsid w:val="0006111C"/>
    <w:rsid w:val="0006256D"/>
    <w:rsid w:val="000630D9"/>
    <w:rsid w:val="00063626"/>
    <w:rsid w:val="00064303"/>
    <w:rsid w:val="00064883"/>
    <w:rsid w:val="00065820"/>
    <w:rsid w:val="0006585A"/>
    <w:rsid w:val="00066940"/>
    <w:rsid w:val="00066B2E"/>
    <w:rsid w:val="00066D62"/>
    <w:rsid w:val="000670BF"/>
    <w:rsid w:val="00067591"/>
    <w:rsid w:val="00067F2A"/>
    <w:rsid w:val="00070DD9"/>
    <w:rsid w:val="000713FF"/>
    <w:rsid w:val="00071458"/>
    <w:rsid w:val="000719A5"/>
    <w:rsid w:val="00071BA0"/>
    <w:rsid w:val="000727BC"/>
    <w:rsid w:val="000742EA"/>
    <w:rsid w:val="00077CA5"/>
    <w:rsid w:val="00077D47"/>
    <w:rsid w:val="00083A5F"/>
    <w:rsid w:val="000850FC"/>
    <w:rsid w:val="0008690C"/>
    <w:rsid w:val="000869B0"/>
    <w:rsid w:val="0008726F"/>
    <w:rsid w:val="00087610"/>
    <w:rsid w:val="00090400"/>
    <w:rsid w:val="0009094F"/>
    <w:rsid w:val="00090C1A"/>
    <w:rsid w:val="00090D9D"/>
    <w:rsid w:val="00091A21"/>
    <w:rsid w:val="00091F25"/>
    <w:rsid w:val="00092780"/>
    <w:rsid w:val="0009383B"/>
    <w:rsid w:val="00093F1F"/>
    <w:rsid w:val="0009430E"/>
    <w:rsid w:val="000957C5"/>
    <w:rsid w:val="00097243"/>
    <w:rsid w:val="000A1BF9"/>
    <w:rsid w:val="000A2D53"/>
    <w:rsid w:val="000A5066"/>
    <w:rsid w:val="000A5778"/>
    <w:rsid w:val="000A5909"/>
    <w:rsid w:val="000A5B81"/>
    <w:rsid w:val="000A6837"/>
    <w:rsid w:val="000A697C"/>
    <w:rsid w:val="000A6CAD"/>
    <w:rsid w:val="000A76E9"/>
    <w:rsid w:val="000B156C"/>
    <w:rsid w:val="000B4759"/>
    <w:rsid w:val="000B4821"/>
    <w:rsid w:val="000B53CF"/>
    <w:rsid w:val="000B74E5"/>
    <w:rsid w:val="000B7802"/>
    <w:rsid w:val="000C05DE"/>
    <w:rsid w:val="000C3876"/>
    <w:rsid w:val="000C4F05"/>
    <w:rsid w:val="000C7284"/>
    <w:rsid w:val="000C7914"/>
    <w:rsid w:val="000D27B7"/>
    <w:rsid w:val="000D3B89"/>
    <w:rsid w:val="000D6D4C"/>
    <w:rsid w:val="000D7993"/>
    <w:rsid w:val="000E089F"/>
    <w:rsid w:val="000E2635"/>
    <w:rsid w:val="000E2A18"/>
    <w:rsid w:val="000E3753"/>
    <w:rsid w:val="000E4E9D"/>
    <w:rsid w:val="000E7AE2"/>
    <w:rsid w:val="000F0247"/>
    <w:rsid w:val="000F11BD"/>
    <w:rsid w:val="000F1325"/>
    <w:rsid w:val="000F1527"/>
    <w:rsid w:val="000F1BE9"/>
    <w:rsid w:val="000F2095"/>
    <w:rsid w:val="000F24D9"/>
    <w:rsid w:val="000F3D07"/>
    <w:rsid w:val="000F49CD"/>
    <w:rsid w:val="000F5563"/>
    <w:rsid w:val="000F5789"/>
    <w:rsid w:val="000F6893"/>
    <w:rsid w:val="00101DD1"/>
    <w:rsid w:val="00103370"/>
    <w:rsid w:val="0010441B"/>
    <w:rsid w:val="00104E34"/>
    <w:rsid w:val="001050AF"/>
    <w:rsid w:val="001054DA"/>
    <w:rsid w:val="00105AC8"/>
    <w:rsid w:val="001066C1"/>
    <w:rsid w:val="001075B5"/>
    <w:rsid w:val="0011078F"/>
    <w:rsid w:val="0011141F"/>
    <w:rsid w:val="00111AB5"/>
    <w:rsid w:val="0011425A"/>
    <w:rsid w:val="00114791"/>
    <w:rsid w:val="001147AF"/>
    <w:rsid w:val="00120020"/>
    <w:rsid w:val="001206AC"/>
    <w:rsid w:val="00120E42"/>
    <w:rsid w:val="00120F79"/>
    <w:rsid w:val="001210E0"/>
    <w:rsid w:val="00121215"/>
    <w:rsid w:val="0012224B"/>
    <w:rsid w:val="00123529"/>
    <w:rsid w:val="00123A8D"/>
    <w:rsid w:val="00125361"/>
    <w:rsid w:val="00125CFE"/>
    <w:rsid w:val="00125DDC"/>
    <w:rsid w:val="00126CD2"/>
    <w:rsid w:val="00127B2F"/>
    <w:rsid w:val="001313DA"/>
    <w:rsid w:val="00132C1D"/>
    <w:rsid w:val="001331FA"/>
    <w:rsid w:val="001338BE"/>
    <w:rsid w:val="001348B5"/>
    <w:rsid w:val="00134BF0"/>
    <w:rsid w:val="00135B48"/>
    <w:rsid w:val="00135D87"/>
    <w:rsid w:val="0013655F"/>
    <w:rsid w:val="00137DA6"/>
    <w:rsid w:val="00140A1C"/>
    <w:rsid w:val="0014447A"/>
    <w:rsid w:val="00145069"/>
    <w:rsid w:val="001468A5"/>
    <w:rsid w:val="0014758B"/>
    <w:rsid w:val="00150230"/>
    <w:rsid w:val="00151A7C"/>
    <w:rsid w:val="00152A81"/>
    <w:rsid w:val="0015318B"/>
    <w:rsid w:val="001536D1"/>
    <w:rsid w:val="00153728"/>
    <w:rsid w:val="00154054"/>
    <w:rsid w:val="00154587"/>
    <w:rsid w:val="001549ED"/>
    <w:rsid w:val="001551CB"/>
    <w:rsid w:val="00155277"/>
    <w:rsid w:val="00155D0C"/>
    <w:rsid w:val="00155E79"/>
    <w:rsid w:val="0016034B"/>
    <w:rsid w:val="001604E0"/>
    <w:rsid w:val="001605A2"/>
    <w:rsid w:val="001605A3"/>
    <w:rsid w:val="00160AF1"/>
    <w:rsid w:val="00160CB6"/>
    <w:rsid w:val="00163845"/>
    <w:rsid w:val="0016457E"/>
    <w:rsid w:val="0016526C"/>
    <w:rsid w:val="001655B2"/>
    <w:rsid w:val="0016629F"/>
    <w:rsid w:val="00166927"/>
    <w:rsid w:val="00166FC0"/>
    <w:rsid w:val="00167C39"/>
    <w:rsid w:val="00171240"/>
    <w:rsid w:val="00171EDE"/>
    <w:rsid w:val="00171F32"/>
    <w:rsid w:val="0017297E"/>
    <w:rsid w:val="00172D4D"/>
    <w:rsid w:val="00172DF4"/>
    <w:rsid w:val="001730BA"/>
    <w:rsid w:val="001747B5"/>
    <w:rsid w:val="00174C0E"/>
    <w:rsid w:val="001762F7"/>
    <w:rsid w:val="00177A80"/>
    <w:rsid w:val="00177BDC"/>
    <w:rsid w:val="00177F27"/>
    <w:rsid w:val="001800A8"/>
    <w:rsid w:val="00181A2F"/>
    <w:rsid w:val="00182D1B"/>
    <w:rsid w:val="001831EF"/>
    <w:rsid w:val="00183953"/>
    <w:rsid w:val="00184A17"/>
    <w:rsid w:val="00184C90"/>
    <w:rsid w:val="001858BB"/>
    <w:rsid w:val="00185CCD"/>
    <w:rsid w:val="00185E37"/>
    <w:rsid w:val="00187C06"/>
    <w:rsid w:val="00187E85"/>
    <w:rsid w:val="00190045"/>
    <w:rsid w:val="00191143"/>
    <w:rsid w:val="00191501"/>
    <w:rsid w:val="0019237E"/>
    <w:rsid w:val="00192678"/>
    <w:rsid w:val="00193EF7"/>
    <w:rsid w:val="001949BA"/>
    <w:rsid w:val="00195502"/>
    <w:rsid w:val="00196D6C"/>
    <w:rsid w:val="00197742"/>
    <w:rsid w:val="001977E8"/>
    <w:rsid w:val="001A1A12"/>
    <w:rsid w:val="001A31B2"/>
    <w:rsid w:val="001A390D"/>
    <w:rsid w:val="001A4D74"/>
    <w:rsid w:val="001A4D92"/>
    <w:rsid w:val="001A6977"/>
    <w:rsid w:val="001A7794"/>
    <w:rsid w:val="001B06A8"/>
    <w:rsid w:val="001B152F"/>
    <w:rsid w:val="001B25EB"/>
    <w:rsid w:val="001B29D5"/>
    <w:rsid w:val="001B4306"/>
    <w:rsid w:val="001B4E79"/>
    <w:rsid w:val="001B50C9"/>
    <w:rsid w:val="001B5948"/>
    <w:rsid w:val="001B5A72"/>
    <w:rsid w:val="001B6731"/>
    <w:rsid w:val="001B6DAA"/>
    <w:rsid w:val="001C06BB"/>
    <w:rsid w:val="001C0851"/>
    <w:rsid w:val="001C2C21"/>
    <w:rsid w:val="001C2C6E"/>
    <w:rsid w:val="001C32E0"/>
    <w:rsid w:val="001C363E"/>
    <w:rsid w:val="001C3686"/>
    <w:rsid w:val="001C4080"/>
    <w:rsid w:val="001C4E7B"/>
    <w:rsid w:val="001C5620"/>
    <w:rsid w:val="001C5B59"/>
    <w:rsid w:val="001C5B7C"/>
    <w:rsid w:val="001C7F3F"/>
    <w:rsid w:val="001D00B4"/>
    <w:rsid w:val="001D02F2"/>
    <w:rsid w:val="001D0906"/>
    <w:rsid w:val="001D18D7"/>
    <w:rsid w:val="001D39F9"/>
    <w:rsid w:val="001D4D38"/>
    <w:rsid w:val="001D4FCC"/>
    <w:rsid w:val="001D5F2F"/>
    <w:rsid w:val="001D71CE"/>
    <w:rsid w:val="001E11E3"/>
    <w:rsid w:val="001E1D20"/>
    <w:rsid w:val="001E37F3"/>
    <w:rsid w:val="001E4ACD"/>
    <w:rsid w:val="001E678B"/>
    <w:rsid w:val="001F0142"/>
    <w:rsid w:val="001F1013"/>
    <w:rsid w:val="001F11DD"/>
    <w:rsid w:val="001F21B2"/>
    <w:rsid w:val="001F317F"/>
    <w:rsid w:val="001F404A"/>
    <w:rsid w:val="001F465F"/>
    <w:rsid w:val="001F5569"/>
    <w:rsid w:val="001F6D56"/>
    <w:rsid w:val="001F6DB3"/>
    <w:rsid w:val="001F7289"/>
    <w:rsid w:val="001F7FE0"/>
    <w:rsid w:val="002002DA"/>
    <w:rsid w:val="00200B62"/>
    <w:rsid w:val="00202192"/>
    <w:rsid w:val="0020360B"/>
    <w:rsid w:val="00203C8B"/>
    <w:rsid w:val="0020428C"/>
    <w:rsid w:val="0020552A"/>
    <w:rsid w:val="002105FB"/>
    <w:rsid w:val="002108BE"/>
    <w:rsid w:val="00212391"/>
    <w:rsid w:val="00213137"/>
    <w:rsid w:val="0021367B"/>
    <w:rsid w:val="00213CF4"/>
    <w:rsid w:val="002154CD"/>
    <w:rsid w:val="0021621A"/>
    <w:rsid w:val="002165CC"/>
    <w:rsid w:val="00216BE9"/>
    <w:rsid w:val="00216D99"/>
    <w:rsid w:val="00220003"/>
    <w:rsid w:val="00220905"/>
    <w:rsid w:val="00220B25"/>
    <w:rsid w:val="00221633"/>
    <w:rsid w:val="00223C26"/>
    <w:rsid w:val="00224866"/>
    <w:rsid w:val="00225068"/>
    <w:rsid w:val="0022541C"/>
    <w:rsid w:val="002256B7"/>
    <w:rsid w:val="00232001"/>
    <w:rsid w:val="0023261C"/>
    <w:rsid w:val="0023317E"/>
    <w:rsid w:val="002332BD"/>
    <w:rsid w:val="00233B8A"/>
    <w:rsid w:val="00235101"/>
    <w:rsid w:val="00235412"/>
    <w:rsid w:val="002355E4"/>
    <w:rsid w:val="00236A92"/>
    <w:rsid w:val="002375BF"/>
    <w:rsid w:val="00240092"/>
    <w:rsid w:val="002400BC"/>
    <w:rsid w:val="00241CB6"/>
    <w:rsid w:val="00241E6E"/>
    <w:rsid w:val="002421CE"/>
    <w:rsid w:val="0024297A"/>
    <w:rsid w:val="00242A81"/>
    <w:rsid w:val="00244D45"/>
    <w:rsid w:val="002450DE"/>
    <w:rsid w:val="002467DA"/>
    <w:rsid w:val="00246A03"/>
    <w:rsid w:val="00247B02"/>
    <w:rsid w:val="00250DAD"/>
    <w:rsid w:val="00251356"/>
    <w:rsid w:val="00253453"/>
    <w:rsid w:val="00253BD7"/>
    <w:rsid w:val="002540C7"/>
    <w:rsid w:val="00254F2D"/>
    <w:rsid w:val="0025516A"/>
    <w:rsid w:val="00255178"/>
    <w:rsid w:val="0025594D"/>
    <w:rsid w:val="00257901"/>
    <w:rsid w:val="00257BB5"/>
    <w:rsid w:val="0026023C"/>
    <w:rsid w:val="00261A66"/>
    <w:rsid w:val="002620CD"/>
    <w:rsid w:val="0026245D"/>
    <w:rsid w:val="00262A6C"/>
    <w:rsid w:val="00263108"/>
    <w:rsid w:val="0026442A"/>
    <w:rsid w:val="00264AF8"/>
    <w:rsid w:val="00264E37"/>
    <w:rsid w:val="00265868"/>
    <w:rsid w:val="00265A58"/>
    <w:rsid w:val="00266AFA"/>
    <w:rsid w:val="00266F07"/>
    <w:rsid w:val="00267101"/>
    <w:rsid w:val="00267694"/>
    <w:rsid w:val="00270450"/>
    <w:rsid w:val="002714F1"/>
    <w:rsid w:val="00271551"/>
    <w:rsid w:val="00272F26"/>
    <w:rsid w:val="002740ED"/>
    <w:rsid w:val="00274304"/>
    <w:rsid w:val="00274E7F"/>
    <w:rsid w:val="0027546A"/>
    <w:rsid w:val="002776BC"/>
    <w:rsid w:val="00277793"/>
    <w:rsid w:val="00280156"/>
    <w:rsid w:val="00282840"/>
    <w:rsid w:val="0028318F"/>
    <w:rsid w:val="00283BD7"/>
    <w:rsid w:val="002846C8"/>
    <w:rsid w:val="0028744B"/>
    <w:rsid w:val="00287EF5"/>
    <w:rsid w:val="00292913"/>
    <w:rsid w:val="00292FFA"/>
    <w:rsid w:val="0029449A"/>
    <w:rsid w:val="00294EA3"/>
    <w:rsid w:val="002952A9"/>
    <w:rsid w:val="00296065"/>
    <w:rsid w:val="002960CA"/>
    <w:rsid w:val="00297560"/>
    <w:rsid w:val="00297C0A"/>
    <w:rsid w:val="002A0C9C"/>
    <w:rsid w:val="002A2237"/>
    <w:rsid w:val="002A2C5E"/>
    <w:rsid w:val="002A2CA5"/>
    <w:rsid w:val="002A304F"/>
    <w:rsid w:val="002A30E5"/>
    <w:rsid w:val="002A5B3C"/>
    <w:rsid w:val="002A5C45"/>
    <w:rsid w:val="002A6524"/>
    <w:rsid w:val="002B1737"/>
    <w:rsid w:val="002B30C4"/>
    <w:rsid w:val="002B39A2"/>
    <w:rsid w:val="002B4511"/>
    <w:rsid w:val="002B5F44"/>
    <w:rsid w:val="002B5FCB"/>
    <w:rsid w:val="002B604E"/>
    <w:rsid w:val="002B615E"/>
    <w:rsid w:val="002B63FB"/>
    <w:rsid w:val="002B66DD"/>
    <w:rsid w:val="002B6B58"/>
    <w:rsid w:val="002B6FCB"/>
    <w:rsid w:val="002B6FED"/>
    <w:rsid w:val="002B7A0B"/>
    <w:rsid w:val="002B7F5A"/>
    <w:rsid w:val="002C0730"/>
    <w:rsid w:val="002C082F"/>
    <w:rsid w:val="002C10CA"/>
    <w:rsid w:val="002C3707"/>
    <w:rsid w:val="002C3D24"/>
    <w:rsid w:val="002C4773"/>
    <w:rsid w:val="002C4E98"/>
    <w:rsid w:val="002C4FC2"/>
    <w:rsid w:val="002C5463"/>
    <w:rsid w:val="002C5BC8"/>
    <w:rsid w:val="002C6932"/>
    <w:rsid w:val="002C6FB7"/>
    <w:rsid w:val="002D0297"/>
    <w:rsid w:val="002D0C72"/>
    <w:rsid w:val="002D1246"/>
    <w:rsid w:val="002D168C"/>
    <w:rsid w:val="002D16F7"/>
    <w:rsid w:val="002D2824"/>
    <w:rsid w:val="002D2C4F"/>
    <w:rsid w:val="002D2D68"/>
    <w:rsid w:val="002D3CB4"/>
    <w:rsid w:val="002D4AAA"/>
    <w:rsid w:val="002D4C83"/>
    <w:rsid w:val="002D52F7"/>
    <w:rsid w:val="002D5664"/>
    <w:rsid w:val="002D595B"/>
    <w:rsid w:val="002D59E1"/>
    <w:rsid w:val="002E0398"/>
    <w:rsid w:val="002E0F09"/>
    <w:rsid w:val="002E589A"/>
    <w:rsid w:val="002E7110"/>
    <w:rsid w:val="002E7C6F"/>
    <w:rsid w:val="002F0599"/>
    <w:rsid w:val="002F36C7"/>
    <w:rsid w:val="002F58E2"/>
    <w:rsid w:val="002F5D77"/>
    <w:rsid w:val="002F67F6"/>
    <w:rsid w:val="003006FA"/>
    <w:rsid w:val="003010DD"/>
    <w:rsid w:val="00303E9C"/>
    <w:rsid w:val="00304371"/>
    <w:rsid w:val="00304BB1"/>
    <w:rsid w:val="00306B82"/>
    <w:rsid w:val="00306C9D"/>
    <w:rsid w:val="00310024"/>
    <w:rsid w:val="003100BC"/>
    <w:rsid w:val="00310F4A"/>
    <w:rsid w:val="00312137"/>
    <w:rsid w:val="003122F3"/>
    <w:rsid w:val="00312873"/>
    <w:rsid w:val="00312AB7"/>
    <w:rsid w:val="00312D5C"/>
    <w:rsid w:val="00312DE0"/>
    <w:rsid w:val="003160B9"/>
    <w:rsid w:val="003167E4"/>
    <w:rsid w:val="00316ECE"/>
    <w:rsid w:val="003171A2"/>
    <w:rsid w:val="00317C1E"/>
    <w:rsid w:val="003214B6"/>
    <w:rsid w:val="00321DEF"/>
    <w:rsid w:val="003228D7"/>
    <w:rsid w:val="00323261"/>
    <w:rsid w:val="00323A40"/>
    <w:rsid w:val="00323DD4"/>
    <w:rsid w:val="003258BF"/>
    <w:rsid w:val="00325FDF"/>
    <w:rsid w:val="00327293"/>
    <w:rsid w:val="00327910"/>
    <w:rsid w:val="00330B0D"/>
    <w:rsid w:val="003310C6"/>
    <w:rsid w:val="0033319D"/>
    <w:rsid w:val="0033451D"/>
    <w:rsid w:val="0033508F"/>
    <w:rsid w:val="00335A74"/>
    <w:rsid w:val="003360F2"/>
    <w:rsid w:val="00337261"/>
    <w:rsid w:val="003379EA"/>
    <w:rsid w:val="00337FCB"/>
    <w:rsid w:val="003411BB"/>
    <w:rsid w:val="00341290"/>
    <w:rsid w:val="003414CB"/>
    <w:rsid w:val="0034234D"/>
    <w:rsid w:val="00343270"/>
    <w:rsid w:val="00343BB3"/>
    <w:rsid w:val="0034430F"/>
    <w:rsid w:val="0034669E"/>
    <w:rsid w:val="00351E40"/>
    <w:rsid w:val="003521FA"/>
    <w:rsid w:val="00352589"/>
    <w:rsid w:val="0035272A"/>
    <w:rsid w:val="003533FB"/>
    <w:rsid w:val="00353A7B"/>
    <w:rsid w:val="00355104"/>
    <w:rsid w:val="003553E9"/>
    <w:rsid w:val="00355C05"/>
    <w:rsid w:val="00356A19"/>
    <w:rsid w:val="003601A5"/>
    <w:rsid w:val="003604CF"/>
    <w:rsid w:val="00360518"/>
    <w:rsid w:val="003606B9"/>
    <w:rsid w:val="00360C72"/>
    <w:rsid w:val="00361AC0"/>
    <w:rsid w:val="00361EAF"/>
    <w:rsid w:val="0036205C"/>
    <w:rsid w:val="003621B6"/>
    <w:rsid w:val="00362D75"/>
    <w:rsid w:val="00362D7A"/>
    <w:rsid w:val="00363221"/>
    <w:rsid w:val="0036362B"/>
    <w:rsid w:val="003664C6"/>
    <w:rsid w:val="00366681"/>
    <w:rsid w:val="00371683"/>
    <w:rsid w:val="003724F6"/>
    <w:rsid w:val="00372767"/>
    <w:rsid w:val="0037290F"/>
    <w:rsid w:val="00372FA1"/>
    <w:rsid w:val="003732DC"/>
    <w:rsid w:val="00373F38"/>
    <w:rsid w:val="00375A99"/>
    <w:rsid w:val="003768FC"/>
    <w:rsid w:val="00380C97"/>
    <w:rsid w:val="00380DF4"/>
    <w:rsid w:val="003818B6"/>
    <w:rsid w:val="003819A4"/>
    <w:rsid w:val="00381E58"/>
    <w:rsid w:val="0038208C"/>
    <w:rsid w:val="003827B1"/>
    <w:rsid w:val="00382D63"/>
    <w:rsid w:val="00382FF7"/>
    <w:rsid w:val="0038366D"/>
    <w:rsid w:val="00383AEA"/>
    <w:rsid w:val="00383C81"/>
    <w:rsid w:val="00383D0A"/>
    <w:rsid w:val="00384B96"/>
    <w:rsid w:val="0038563C"/>
    <w:rsid w:val="0039020F"/>
    <w:rsid w:val="00390CEB"/>
    <w:rsid w:val="00390F4C"/>
    <w:rsid w:val="0039280F"/>
    <w:rsid w:val="00393258"/>
    <w:rsid w:val="00393D0A"/>
    <w:rsid w:val="00395135"/>
    <w:rsid w:val="00396B75"/>
    <w:rsid w:val="00397658"/>
    <w:rsid w:val="00397FBE"/>
    <w:rsid w:val="003A01FC"/>
    <w:rsid w:val="003A0D80"/>
    <w:rsid w:val="003A1426"/>
    <w:rsid w:val="003A18B2"/>
    <w:rsid w:val="003A1CA7"/>
    <w:rsid w:val="003A2BE4"/>
    <w:rsid w:val="003A464B"/>
    <w:rsid w:val="003A4B07"/>
    <w:rsid w:val="003B1795"/>
    <w:rsid w:val="003B299D"/>
    <w:rsid w:val="003B31C4"/>
    <w:rsid w:val="003B37FE"/>
    <w:rsid w:val="003B4788"/>
    <w:rsid w:val="003B4DD7"/>
    <w:rsid w:val="003B619B"/>
    <w:rsid w:val="003B6215"/>
    <w:rsid w:val="003B69BB"/>
    <w:rsid w:val="003C019E"/>
    <w:rsid w:val="003C06D7"/>
    <w:rsid w:val="003C109D"/>
    <w:rsid w:val="003C19D3"/>
    <w:rsid w:val="003C1FDB"/>
    <w:rsid w:val="003C24C7"/>
    <w:rsid w:val="003C26EE"/>
    <w:rsid w:val="003C5552"/>
    <w:rsid w:val="003C6FFD"/>
    <w:rsid w:val="003C7639"/>
    <w:rsid w:val="003C7D55"/>
    <w:rsid w:val="003C7ED3"/>
    <w:rsid w:val="003D19E4"/>
    <w:rsid w:val="003D2B69"/>
    <w:rsid w:val="003D3304"/>
    <w:rsid w:val="003D3985"/>
    <w:rsid w:val="003D3F21"/>
    <w:rsid w:val="003D5E04"/>
    <w:rsid w:val="003D74EC"/>
    <w:rsid w:val="003D7CE1"/>
    <w:rsid w:val="003E0D87"/>
    <w:rsid w:val="003E12AC"/>
    <w:rsid w:val="003E234E"/>
    <w:rsid w:val="003E2E84"/>
    <w:rsid w:val="003E35CC"/>
    <w:rsid w:val="003E3B76"/>
    <w:rsid w:val="003E4694"/>
    <w:rsid w:val="003E6107"/>
    <w:rsid w:val="003E6995"/>
    <w:rsid w:val="003E7673"/>
    <w:rsid w:val="003E7C19"/>
    <w:rsid w:val="003F12D4"/>
    <w:rsid w:val="003F4012"/>
    <w:rsid w:val="003F4205"/>
    <w:rsid w:val="003F4B4B"/>
    <w:rsid w:val="003F54AA"/>
    <w:rsid w:val="003F62BF"/>
    <w:rsid w:val="003F6C2F"/>
    <w:rsid w:val="003F75DB"/>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53B"/>
    <w:rsid w:val="0041029E"/>
    <w:rsid w:val="00410477"/>
    <w:rsid w:val="00412DDF"/>
    <w:rsid w:val="00414DA6"/>
    <w:rsid w:val="00415638"/>
    <w:rsid w:val="004160BE"/>
    <w:rsid w:val="00416EB9"/>
    <w:rsid w:val="004170DA"/>
    <w:rsid w:val="00417AFB"/>
    <w:rsid w:val="00420FE9"/>
    <w:rsid w:val="00421862"/>
    <w:rsid w:val="0042220F"/>
    <w:rsid w:val="00422E53"/>
    <w:rsid w:val="00422EB0"/>
    <w:rsid w:val="00423E99"/>
    <w:rsid w:val="0042724B"/>
    <w:rsid w:val="0042757C"/>
    <w:rsid w:val="00430EB6"/>
    <w:rsid w:val="0043220F"/>
    <w:rsid w:val="004325D3"/>
    <w:rsid w:val="00432651"/>
    <w:rsid w:val="00433F37"/>
    <w:rsid w:val="00433F78"/>
    <w:rsid w:val="00434128"/>
    <w:rsid w:val="00434265"/>
    <w:rsid w:val="00435498"/>
    <w:rsid w:val="004366BB"/>
    <w:rsid w:val="0044095F"/>
    <w:rsid w:val="00440983"/>
    <w:rsid w:val="004411A4"/>
    <w:rsid w:val="0044161B"/>
    <w:rsid w:val="00441721"/>
    <w:rsid w:val="00442412"/>
    <w:rsid w:val="004437C4"/>
    <w:rsid w:val="0044445B"/>
    <w:rsid w:val="00444490"/>
    <w:rsid w:val="00446D96"/>
    <w:rsid w:val="0044789D"/>
    <w:rsid w:val="00450554"/>
    <w:rsid w:val="004524A4"/>
    <w:rsid w:val="0045251B"/>
    <w:rsid w:val="0045289B"/>
    <w:rsid w:val="004530C1"/>
    <w:rsid w:val="0045476C"/>
    <w:rsid w:val="004561DF"/>
    <w:rsid w:val="004565FF"/>
    <w:rsid w:val="00456971"/>
    <w:rsid w:val="00462CE2"/>
    <w:rsid w:val="00462F8D"/>
    <w:rsid w:val="0046438F"/>
    <w:rsid w:val="004645C7"/>
    <w:rsid w:val="0046470A"/>
    <w:rsid w:val="004671CD"/>
    <w:rsid w:val="00467E5D"/>
    <w:rsid w:val="00467FF2"/>
    <w:rsid w:val="004707A7"/>
    <w:rsid w:val="004715DC"/>
    <w:rsid w:val="00471EC4"/>
    <w:rsid w:val="00473C84"/>
    <w:rsid w:val="00474087"/>
    <w:rsid w:val="00474B2E"/>
    <w:rsid w:val="00474E30"/>
    <w:rsid w:val="00474FD6"/>
    <w:rsid w:val="004777C2"/>
    <w:rsid w:val="00477CAC"/>
    <w:rsid w:val="004806DE"/>
    <w:rsid w:val="00481252"/>
    <w:rsid w:val="00481A1A"/>
    <w:rsid w:val="00481DF9"/>
    <w:rsid w:val="0048377E"/>
    <w:rsid w:val="00483E6F"/>
    <w:rsid w:val="004843E0"/>
    <w:rsid w:val="00484BE0"/>
    <w:rsid w:val="00485634"/>
    <w:rsid w:val="00485BD7"/>
    <w:rsid w:val="00486EBE"/>
    <w:rsid w:val="00487806"/>
    <w:rsid w:val="004878AB"/>
    <w:rsid w:val="004918C1"/>
    <w:rsid w:val="00491F8B"/>
    <w:rsid w:val="00492E5B"/>
    <w:rsid w:val="004934E0"/>
    <w:rsid w:val="004936FB"/>
    <w:rsid w:val="004950E4"/>
    <w:rsid w:val="004959C7"/>
    <w:rsid w:val="00497E90"/>
    <w:rsid w:val="004A0E68"/>
    <w:rsid w:val="004A23E1"/>
    <w:rsid w:val="004A2C3C"/>
    <w:rsid w:val="004A2E8B"/>
    <w:rsid w:val="004A424A"/>
    <w:rsid w:val="004A5065"/>
    <w:rsid w:val="004A63B0"/>
    <w:rsid w:val="004A68E1"/>
    <w:rsid w:val="004A7653"/>
    <w:rsid w:val="004B063A"/>
    <w:rsid w:val="004B11ED"/>
    <w:rsid w:val="004B15DB"/>
    <w:rsid w:val="004B26BF"/>
    <w:rsid w:val="004B31D9"/>
    <w:rsid w:val="004B47C8"/>
    <w:rsid w:val="004B4D8A"/>
    <w:rsid w:val="004B5821"/>
    <w:rsid w:val="004B5C1D"/>
    <w:rsid w:val="004B62A1"/>
    <w:rsid w:val="004C07A6"/>
    <w:rsid w:val="004C0916"/>
    <w:rsid w:val="004C0AF9"/>
    <w:rsid w:val="004C2532"/>
    <w:rsid w:val="004C26CB"/>
    <w:rsid w:val="004C2A7C"/>
    <w:rsid w:val="004C3042"/>
    <w:rsid w:val="004C34C8"/>
    <w:rsid w:val="004C3FDC"/>
    <w:rsid w:val="004C5D83"/>
    <w:rsid w:val="004C6604"/>
    <w:rsid w:val="004C6FB8"/>
    <w:rsid w:val="004C7B11"/>
    <w:rsid w:val="004C7E6D"/>
    <w:rsid w:val="004D037D"/>
    <w:rsid w:val="004D20F4"/>
    <w:rsid w:val="004D3594"/>
    <w:rsid w:val="004D3918"/>
    <w:rsid w:val="004D3A9C"/>
    <w:rsid w:val="004D424F"/>
    <w:rsid w:val="004D4502"/>
    <w:rsid w:val="004D7A86"/>
    <w:rsid w:val="004E083E"/>
    <w:rsid w:val="004E0F97"/>
    <w:rsid w:val="004E17C4"/>
    <w:rsid w:val="004E1E63"/>
    <w:rsid w:val="004E2AAB"/>
    <w:rsid w:val="004E3178"/>
    <w:rsid w:val="004E5BA4"/>
    <w:rsid w:val="004E5F9E"/>
    <w:rsid w:val="004E6119"/>
    <w:rsid w:val="004E710B"/>
    <w:rsid w:val="004E7663"/>
    <w:rsid w:val="004E7C38"/>
    <w:rsid w:val="004E7D89"/>
    <w:rsid w:val="004F05B0"/>
    <w:rsid w:val="004F0D67"/>
    <w:rsid w:val="004F39D6"/>
    <w:rsid w:val="004F3EA3"/>
    <w:rsid w:val="004F416A"/>
    <w:rsid w:val="004F4D1D"/>
    <w:rsid w:val="004F6899"/>
    <w:rsid w:val="004F7AD9"/>
    <w:rsid w:val="004F7BB7"/>
    <w:rsid w:val="00501B6A"/>
    <w:rsid w:val="00501E40"/>
    <w:rsid w:val="00502058"/>
    <w:rsid w:val="00502429"/>
    <w:rsid w:val="00504318"/>
    <w:rsid w:val="0050655E"/>
    <w:rsid w:val="00507ED0"/>
    <w:rsid w:val="005101F2"/>
    <w:rsid w:val="005108F7"/>
    <w:rsid w:val="00510D2C"/>
    <w:rsid w:val="005116FF"/>
    <w:rsid w:val="00511805"/>
    <w:rsid w:val="00512E54"/>
    <w:rsid w:val="00513CBA"/>
    <w:rsid w:val="00514177"/>
    <w:rsid w:val="00514880"/>
    <w:rsid w:val="00514982"/>
    <w:rsid w:val="00516CC7"/>
    <w:rsid w:val="0051736B"/>
    <w:rsid w:val="00521C00"/>
    <w:rsid w:val="00521CE6"/>
    <w:rsid w:val="005229D9"/>
    <w:rsid w:val="005245E7"/>
    <w:rsid w:val="0052472C"/>
    <w:rsid w:val="0052480C"/>
    <w:rsid w:val="00526554"/>
    <w:rsid w:val="0052762B"/>
    <w:rsid w:val="005300DB"/>
    <w:rsid w:val="00530529"/>
    <w:rsid w:val="00530CEF"/>
    <w:rsid w:val="005317B7"/>
    <w:rsid w:val="005326B5"/>
    <w:rsid w:val="0053319E"/>
    <w:rsid w:val="00534DD9"/>
    <w:rsid w:val="00534F0C"/>
    <w:rsid w:val="00534FA8"/>
    <w:rsid w:val="00535904"/>
    <w:rsid w:val="00535F77"/>
    <w:rsid w:val="00537275"/>
    <w:rsid w:val="005422A2"/>
    <w:rsid w:val="00542567"/>
    <w:rsid w:val="005426B9"/>
    <w:rsid w:val="00542B38"/>
    <w:rsid w:val="00544179"/>
    <w:rsid w:val="005441D3"/>
    <w:rsid w:val="0054438B"/>
    <w:rsid w:val="0054485B"/>
    <w:rsid w:val="0054525B"/>
    <w:rsid w:val="0054587E"/>
    <w:rsid w:val="00547176"/>
    <w:rsid w:val="00547F9B"/>
    <w:rsid w:val="005501F0"/>
    <w:rsid w:val="0055030A"/>
    <w:rsid w:val="005506A7"/>
    <w:rsid w:val="005509C5"/>
    <w:rsid w:val="005510B7"/>
    <w:rsid w:val="00554059"/>
    <w:rsid w:val="005547D2"/>
    <w:rsid w:val="00554EA3"/>
    <w:rsid w:val="00555197"/>
    <w:rsid w:val="00555287"/>
    <w:rsid w:val="005603FC"/>
    <w:rsid w:val="005606CC"/>
    <w:rsid w:val="00561066"/>
    <w:rsid w:val="00563D6A"/>
    <w:rsid w:val="005644B5"/>
    <w:rsid w:val="0056598F"/>
    <w:rsid w:val="00565FF4"/>
    <w:rsid w:val="005678C9"/>
    <w:rsid w:val="00570531"/>
    <w:rsid w:val="00570E36"/>
    <w:rsid w:val="005713B1"/>
    <w:rsid w:val="005713C6"/>
    <w:rsid w:val="0057151D"/>
    <w:rsid w:val="005715ED"/>
    <w:rsid w:val="00572E28"/>
    <w:rsid w:val="005732B6"/>
    <w:rsid w:val="005738A7"/>
    <w:rsid w:val="00574D70"/>
    <w:rsid w:val="005755C8"/>
    <w:rsid w:val="005756BA"/>
    <w:rsid w:val="005764F3"/>
    <w:rsid w:val="0058052F"/>
    <w:rsid w:val="00580D93"/>
    <w:rsid w:val="005812D3"/>
    <w:rsid w:val="005813B0"/>
    <w:rsid w:val="00581E42"/>
    <w:rsid w:val="00582684"/>
    <w:rsid w:val="005827DC"/>
    <w:rsid w:val="00582B46"/>
    <w:rsid w:val="00583812"/>
    <w:rsid w:val="0058468A"/>
    <w:rsid w:val="00585028"/>
    <w:rsid w:val="00585082"/>
    <w:rsid w:val="00585505"/>
    <w:rsid w:val="00585BEE"/>
    <w:rsid w:val="00585FD0"/>
    <w:rsid w:val="00586FC8"/>
    <w:rsid w:val="00590C85"/>
    <w:rsid w:val="0059203E"/>
    <w:rsid w:val="00592FB6"/>
    <w:rsid w:val="00593D34"/>
    <w:rsid w:val="0059401D"/>
    <w:rsid w:val="00594D31"/>
    <w:rsid w:val="0059528C"/>
    <w:rsid w:val="00596394"/>
    <w:rsid w:val="00596CD6"/>
    <w:rsid w:val="00597BB4"/>
    <w:rsid w:val="005A0CC7"/>
    <w:rsid w:val="005A20D3"/>
    <w:rsid w:val="005A23EF"/>
    <w:rsid w:val="005A2CD5"/>
    <w:rsid w:val="005A42FB"/>
    <w:rsid w:val="005A5398"/>
    <w:rsid w:val="005A5734"/>
    <w:rsid w:val="005A6346"/>
    <w:rsid w:val="005A6A37"/>
    <w:rsid w:val="005B34AA"/>
    <w:rsid w:val="005B3897"/>
    <w:rsid w:val="005B3C3B"/>
    <w:rsid w:val="005B539F"/>
    <w:rsid w:val="005B5CE7"/>
    <w:rsid w:val="005B6104"/>
    <w:rsid w:val="005B632C"/>
    <w:rsid w:val="005B6B1A"/>
    <w:rsid w:val="005B7A1F"/>
    <w:rsid w:val="005C0317"/>
    <w:rsid w:val="005C06C0"/>
    <w:rsid w:val="005C116D"/>
    <w:rsid w:val="005C1188"/>
    <w:rsid w:val="005C22E7"/>
    <w:rsid w:val="005C35C3"/>
    <w:rsid w:val="005C50F2"/>
    <w:rsid w:val="005C5B10"/>
    <w:rsid w:val="005C6658"/>
    <w:rsid w:val="005C67F9"/>
    <w:rsid w:val="005C796F"/>
    <w:rsid w:val="005C7DB1"/>
    <w:rsid w:val="005D0346"/>
    <w:rsid w:val="005D150D"/>
    <w:rsid w:val="005D311F"/>
    <w:rsid w:val="005D3482"/>
    <w:rsid w:val="005D3BE1"/>
    <w:rsid w:val="005D50EF"/>
    <w:rsid w:val="005D5C80"/>
    <w:rsid w:val="005D779D"/>
    <w:rsid w:val="005D79E5"/>
    <w:rsid w:val="005E189F"/>
    <w:rsid w:val="005E1BE4"/>
    <w:rsid w:val="005E2622"/>
    <w:rsid w:val="005E3168"/>
    <w:rsid w:val="005E329F"/>
    <w:rsid w:val="005E39A8"/>
    <w:rsid w:val="005E4310"/>
    <w:rsid w:val="005E44C2"/>
    <w:rsid w:val="005E4B69"/>
    <w:rsid w:val="005E54D4"/>
    <w:rsid w:val="005E5586"/>
    <w:rsid w:val="005E58C2"/>
    <w:rsid w:val="005E603F"/>
    <w:rsid w:val="005E65C2"/>
    <w:rsid w:val="005E6BC6"/>
    <w:rsid w:val="005F1572"/>
    <w:rsid w:val="005F214A"/>
    <w:rsid w:val="005F2F3C"/>
    <w:rsid w:val="005F36B5"/>
    <w:rsid w:val="005F3D82"/>
    <w:rsid w:val="005F3E02"/>
    <w:rsid w:val="005F3EA0"/>
    <w:rsid w:val="005F5A5C"/>
    <w:rsid w:val="005F5F38"/>
    <w:rsid w:val="005F77AA"/>
    <w:rsid w:val="005F7C0D"/>
    <w:rsid w:val="00600BD8"/>
    <w:rsid w:val="006022A7"/>
    <w:rsid w:val="00602D5B"/>
    <w:rsid w:val="00603FA3"/>
    <w:rsid w:val="006040E7"/>
    <w:rsid w:val="00604FA7"/>
    <w:rsid w:val="0060522B"/>
    <w:rsid w:val="00606B89"/>
    <w:rsid w:val="00607D4A"/>
    <w:rsid w:val="00610029"/>
    <w:rsid w:val="00611C80"/>
    <w:rsid w:val="00613687"/>
    <w:rsid w:val="00615014"/>
    <w:rsid w:val="0061603D"/>
    <w:rsid w:val="006164FA"/>
    <w:rsid w:val="00617A0A"/>
    <w:rsid w:val="00620294"/>
    <w:rsid w:val="00620488"/>
    <w:rsid w:val="0062094C"/>
    <w:rsid w:val="00621BA6"/>
    <w:rsid w:val="006232E3"/>
    <w:rsid w:val="00623424"/>
    <w:rsid w:val="00624A60"/>
    <w:rsid w:val="006251AB"/>
    <w:rsid w:val="006252DE"/>
    <w:rsid w:val="006258F6"/>
    <w:rsid w:val="006274B3"/>
    <w:rsid w:val="00630197"/>
    <w:rsid w:val="00631239"/>
    <w:rsid w:val="00631D5F"/>
    <w:rsid w:val="00633707"/>
    <w:rsid w:val="00633CF3"/>
    <w:rsid w:val="00634AEB"/>
    <w:rsid w:val="00634F95"/>
    <w:rsid w:val="00635C07"/>
    <w:rsid w:val="0063622A"/>
    <w:rsid w:val="0063689D"/>
    <w:rsid w:val="006400FA"/>
    <w:rsid w:val="006407CA"/>
    <w:rsid w:val="00640B91"/>
    <w:rsid w:val="006411D9"/>
    <w:rsid w:val="00641491"/>
    <w:rsid w:val="00641A6E"/>
    <w:rsid w:val="0064237A"/>
    <w:rsid w:val="00642FE9"/>
    <w:rsid w:val="00643111"/>
    <w:rsid w:val="00645032"/>
    <w:rsid w:val="00645F15"/>
    <w:rsid w:val="00645F94"/>
    <w:rsid w:val="006462CC"/>
    <w:rsid w:val="0065006B"/>
    <w:rsid w:val="00650B2E"/>
    <w:rsid w:val="0065130C"/>
    <w:rsid w:val="0065196A"/>
    <w:rsid w:val="006520DA"/>
    <w:rsid w:val="006533E2"/>
    <w:rsid w:val="00653419"/>
    <w:rsid w:val="0065413B"/>
    <w:rsid w:val="0065422E"/>
    <w:rsid w:val="006547CF"/>
    <w:rsid w:val="00654B2B"/>
    <w:rsid w:val="00654D17"/>
    <w:rsid w:val="0065572E"/>
    <w:rsid w:val="006574ED"/>
    <w:rsid w:val="00657827"/>
    <w:rsid w:val="0066090F"/>
    <w:rsid w:val="006612AE"/>
    <w:rsid w:val="006612B2"/>
    <w:rsid w:val="006614D4"/>
    <w:rsid w:val="00661680"/>
    <w:rsid w:val="006618D9"/>
    <w:rsid w:val="00662361"/>
    <w:rsid w:val="00664206"/>
    <w:rsid w:val="00664B6F"/>
    <w:rsid w:val="00670189"/>
    <w:rsid w:val="00670803"/>
    <w:rsid w:val="00671F0F"/>
    <w:rsid w:val="00671F5C"/>
    <w:rsid w:val="00672664"/>
    <w:rsid w:val="00672A97"/>
    <w:rsid w:val="00673355"/>
    <w:rsid w:val="006733DB"/>
    <w:rsid w:val="0067346D"/>
    <w:rsid w:val="00674FAC"/>
    <w:rsid w:val="00675A87"/>
    <w:rsid w:val="006761A2"/>
    <w:rsid w:val="006807CA"/>
    <w:rsid w:val="00681662"/>
    <w:rsid w:val="0068264D"/>
    <w:rsid w:val="006839A5"/>
    <w:rsid w:val="006842F0"/>
    <w:rsid w:val="006850D0"/>
    <w:rsid w:val="006868ED"/>
    <w:rsid w:val="00690241"/>
    <w:rsid w:val="00690472"/>
    <w:rsid w:val="006908F7"/>
    <w:rsid w:val="006920A2"/>
    <w:rsid w:val="006927A9"/>
    <w:rsid w:val="00692A03"/>
    <w:rsid w:val="00693396"/>
    <w:rsid w:val="00694EC1"/>
    <w:rsid w:val="006957F9"/>
    <w:rsid w:val="006959E8"/>
    <w:rsid w:val="00697136"/>
    <w:rsid w:val="006A00FA"/>
    <w:rsid w:val="006A0D1C"/>
    <w:rsid w:val="006A0F6D"/>
    <w:rsid w:val="006A159B"/>
    <w:rsid w:val="006A2069"/>
    <w:rsid w:val="006A2BD6"/>
    <w:rsid w:val="006A33EA"/>
    <w:rsid w:val="006A657F"/>
    <w:rsid w:val="006A67AB"/>
    <w:rsid w:val="006A728D"/>
    <w:rsid w:val="006A7520"/>
    <w:rsid w:val="006A7601"/>
    <w:rsid w:val="006A79D5"/>
    <w:rsid w:val="006B00AD"/>
    <w:rsid w:val="006B0898"/>
    <w:rsid w:val="006B11F4"/>
    <w:rsid w:val="006B1616"/>
    <w:rsid w:val="006B214F"/>
    <w:rsid w:val="006B2B84"/>
    <w:rsid w:val="006B3116"/>
    <w:rsid w:val="006B325A"/>
    <w:rsid w:val="006B3332"/>
    <w:rsid w:val="006B3910"/>
    <w:rsid w:val="006B4F4A"/>
    <w:rsid w:val="006B538A"/>
    <w:rsid w:val="006B66E9"/>
    <w:rsid w:val="006B6C5E"/>
    <w:rsid w:val="006C063F"/>
    <w:rsid w:val="006C083C"/>
    <w:rsid w:val="006C1236"/>
    <w:rsid w:val="006C223C"/>
    <w:rsid w:val="006C4E84"/>
    <w:rsid w:val="006C5698"/>
    <w:rsid w:val="006D1C01"/>
    <w:rsid w:val="006D200E"/>
    <w:rsid w:val="006D210D"/>
    <w:rsid w:val="006D2442"/>
    <w:rsid w:val="006D4686"/>
    <w:rsid w:val="006D59C3"/>
    <w:rsid w:val="006D5C61"/>
    <w:rsid w:val="006D5F7E"/>
    <w:rsid w:val="006D6B93"/>
    <w:rsid w:val="006D6CE2"/>
    <w:rsid w:val="006D7B7A"/>
    <w:rsid w:val="006E018C"/>
    <w:rsid w:val="006E0296"/>
    <w:rsid w:val="006E0D95"/>
    <w:rsid w:val="006E15D1"/>
    <w:rsid w:val="006E1F23"/>
    <w:rsid w:val="006E2775"/>
    <w:rsid w:val="006E4B25"/>
    <w:rsid w:val="006E519D"/>
    <w:rsid w:val="006E60F8"/>
    <w:rsid w:val="006E6C23"/>
    <w:rsid w:val="006E73F8"/>
    <w:rsid w:val="006E74D5"/>
    <w:rsid w:val="006E77F2"/>
    <w:rsid w:val="006E78E8"/>
    <w:rsid w:val="006F0BCF"/>
    <w:rsid w:val="006F1AD3"/>
    <w:rsid w:val="006F21EF"/>
    <w:rsid w:val="006F47D1"/>
    <w:rsid w:val="006F7744"/>
    <w:rsid w:val="006F7A20"/>
    <w:rsid w:val="0070088E"/>
    <w:rsid w:val="007011E0"/>
    <w:rsid w:val="00701B30"/>
    <w:rsid w:val="007031A2"/>
    <w:rsid w:val="00703743"/>
    <w:rsid w:val="00704DF8"/>
    <w:rsid w:val="00705582"/>
    <w:rsid w:val="00705A45"/>
    <w:rsid w:val="00705C32"/>
    <w:rsid w:val="00706804"/>
    <w:rsid w:val="00706D95"/>
    <w:rsid w:val="0070707B"/>
    <w:rsid w:val="007070AD"/>
    <w:rsid w:val="0070762A"/>
    <w:rsid w:val="00711101"/>
    <w:rsid w:val="00711EC1"/>
    <w:rsid w:val="00712A01"/>
    <w:rsid w:val="00712EB8"/>
    <w:rsid w:val="00713B7D"/>
    <w:rsid w:val="0071480F"/>
    <w:rsid w:val="00714C19"/>
    <w:rsid w:val="00715BC6"/>
    <w:rsid w:val="007163A5"/>
    <w:rsid w:val="00721692"/>
    <w:rsid w:val="007226D4"/>
    <w:rsid w:val="00723F24"/>
    <w:rsid w:val="00725976"/>
    <w:rsid w:val="007305E3"/>
    <w:rsid w:val="0073482C"/>
    <w:rsid w:val="00735315"/>
    <w:rsid w:val="00735519"/>
    <w:rsid w:val="007358DD"/>
    <w:rsid w:val="00735F14"/>
    <w:rsid w:val="007372AC"/>
    <w:rsid w:val="00740779"/>
    <w:rsid w:val="0074077F"/>
    <w:rsid w:val="00742731"/>
    <w:rsid w:val="007444A3"/>
    <w:rsid w:val="0074523D"/>
    <w:rsid w:val="007456C0"/>
    <w:rsid w:val="00746205"/>
    <w:rsid w:val="007504A0"/>
    <w:rsid w:val="0075094C"/>
    <w:rsid w:val="007512A3"/>
    <w:rsid w:val="007512DD"/>
    <w:rsid w:val="00752A7B"/>
    <w:rsid w:val="00753157"/>
    <w:rsid w:val="00754710"/>
    <w:rsid w:val="00755C69"/>
    <w:rsid w:val="00756ADD"/>
    <w:rsid w:val="00756C04"/>
    <w:rsid w:val="007577C7"/>
    <w:rsid w:val="00761208"/>
    <w:rsid w:val="0076143B"/>
    <w:rsid w:val="00761BE1"/>
    <w:rsid w:val="00762B07"/>
    <w:rsid w:val="007633F9"/>
    <w:rsid w:val="00764D85"/>
    <w:rsid w:val="00765374"/>
    <w:rsid w:val="0076606E"/>
    <w:rsid w:val="00767057"/>
    <w:rsid w:val="00770091"/>
    <w:rsid w:val="00771B0D"/>
    <w:rsid w:val="00772103"/>
    <w:rsid w:val="00772D01"/>
    <w:rsid w:val="007733D5"/>
    <w:rsid w:val="007733F3"/>
    <w:rsid w:val="00776132"/>
    <w:rsid w:val="00776D5C"/>
    <w:rsid w:val="00776F1A"/>
    <w:rsid w:val="00777078"/>
    <w:rsid w:val="00777409"/>
    <w:rsid w:val="007800E3"/>
    <w:rsid w:val="00781A3D"/>
    <w:rsid w:val="00781D9D"/>
    <w:rsid w:val="00781E53"/>
    <w:rsid w:val="00784763"/>
    <w:rsid w:val="0078494D"/>
    <w:rsid w:val="007850B4"/>
    <w:rsid w:val="00785BEA"/>
    <w:rsid w:val="00786B54"/>
    <w:rsid w:val="00790B7F"/>
    <w:rsid w:val="00792BFD"/>
    <w:rsid w:val="0079300F"/>
    <w:rsid w:val="0079349F"/>
    <w:rsid w:val="007934B1"/>
    <w:rsid w:val="007936A1"/>
    <w:rsid w:val="00793C8D"/>
    <w:rsid w:val="007944A9"/>
    <w:rsid w:val="00795D5B"/>
    <w:rsid w:val="007960F9"/>
    <w:rsid w:val="00797514"/>
    <w:rsid w:val="007A15C1"/>
    <w:rsid w:val="007A1809"/>
    <w:rsid w:val="007A1F76"/>
    <w:rsid w:val="007A2692"/>
    <w:rsid w:val="007A2F19"/>
    <w:rsid w:val="007A360B"/>
    <w:rsid w:val="007A5742"/>
    <w:rsid w:val="007A5E22"/>
    <w:rsid w:val="007A6147"/>
    <w:rsid w:val="007B05DE"/>
    <w:rsid w:val="007B080D"/>
    <w:rsid w:val="007B0A45"/>
    <w:rsid w:val="007B2EA4"/>
    <w:rsid w:val="007B550F"/>
    <w:rsid w:val="007B6752"/>
    <w:rsid w:val="007B793E"/>
    <w:rsid w:val="007C0D61"/>
    <w:rsid w:val="007C0E20"/>
    <w:rsid w:val="007C18CE"/>
    <w:rsid w:val="007C1B5A"/>
    <w:rsid w:val="007C2993"/>
    <w:rsid w:val="007C2A9F"/>
    <w:rsid w:val="007C2B19"/>
    <w:rsid w:val="007C3A94"/>
    <w:rsid w:val="007C3B4F"/>
    <w:rsid w:val="007C3DE8"/>
    <w:rsid w:val="007C4774"/>
    <w:rsid w:val="007C48E3"/>
    <w:rsid w:val="007C5239"/>
    <w:rsid w:val="007C61E8"/>
    <w:rsid w:val="007C6823"/>
    <w:rsid w:val="007D02E7"/>
    <w:rsid w:val="007D03F9"/>
    <w:rsid w:val="007D144A"/>
    <w:rsid w:val="007D1AAA"/>
    <w:rsid w:val="007D2196"/>
    <w:rsid w:val="007D3803"/>
    <w:rsid w:val="007D3FAC"/>
    <w:rsid w:val="007D73F3"/>
    <w:rsid w:val="007E075E"/>
    <w:rsid w:val="007E0C78"/>
    <w:rsid w:val="007E17B8"/>
    <w:rsid w:val="007E369A"/>
    <w:rsid w:val="007E4E30"/>
    <w:rsid w:val="007E54D7"/>
    <w:rsid w:val="007E76B2"/>
    <w:rsid w:val="007F1380"/>
    <w:rsid w:val="007F1C9E"/>
    <w:rsid w:val="007F1EA2"/>
    <w:rsid w:val="007F244C"/>
    <w:rsid w:val="007F2C72"/>
    <w:rsid w:val="007F2E00"/>
    <w:rsid w:val="007F300D"/>
    <w:rsid w:val="007F3B1A"/>
    <w:rsid w:val="007F51C9"/>
    <w:rsid w:val="007F53AB"/>
    <w:rsid w:val="007F6590"/>
    <w:rsid w:val="007F726F"/>
    <w:rsid w:val="008003D4"/>
    <w:rsid w:val="00801797"/>
    <w:rsid w:val="00802441"/>
    <w:rsid w:val="0080311C"/>
    <w:rsid w:val="00804E8D"/>
    <w:rsid w:val="00806541"/>
    <w:rsid w:val="00806722"/>
    <w:rsid w:val="00806FE5"/>
    <w:rsid w:val="008074F3"/>
    <w:rsid w:val="00807BA0"/>
    <w:rsid w:val="00810E75"/>
    <w:rsid w:val="00812CF9"/>
    <w:rsid w:val="00812FDF"/>
    <w:rsid w:val="00813A7D"/>
    <w:rsid w:val="008144F4"/>
    <w:rsid w:val="00816DD0"/>
    <w:rsid w:val="00817184"/>
    <w:rsid w:val="00817841"/>
    <w:rsid w:val="008205B7"/>
    <w:rsid w:val="00820945"/>
    <w:rsid w:val="00820ED0"/>
    <w:rsid w:val="00820F54"/>
    <w:rsid w:val="00821EA3"/>
    <w:rsid w:val="00822796"/>
    <w:rsid w:val="008239CF"/>
    <w:rsid w:val="00823D90"/>
    <w:rsid w:val="0082429A"/>
    <w:rsid w:val="00824674"/>
    <w:rsid w:val="0082644F"/>
    <w:rsid w:val="008306CD"/>
    <w:rsid w:val="008307B2"/>
    <w:rsid w:val="008308FD"/>
    <w:rsid w:val="00834233"/>
    <w:rsid w:val="008345C7"/>
    <w:rsid w:val="00835176"/>
    <w:rsid w:val="00836C38"/>
    <w:rsid w:val="00841CB3"/>
    <w:rsid w:val="00842611"/>
    <w:rsid w:val="00844289"/>
    <w:rsid w:val="00846DAD"/>
    <w:rsid w:val="00847C02"/>
    <w:rsid w:val="00850C6B"/>
    <w:rsid w:val="008511CE"/>
    <w:rsid w:val="008514B5"/>
    <w:rsid w:val="008516AF"/>
    <w:rsid w:val="008523B2"/>
    <w:rsid w:val="00852CE9"/>
    <w:rsid w:val="008536E3"/>
    <w:rsid w:val="008536EB"/>
    <w:rsid w:val="0085399A"/>
    <w:rsid w:val="00855AEB"/>
    <w:rsid w:val="00856A2C"/>
    <w:rsid w:val="00856B27"/>
    <w:rsid w:val="00857AB6"/>
    <w:rsid w:val="008628FA"/>
    <w:rsid w:val="008648BA"/>
    <w:rsid w:val="00865C8C"/>
    <w:rsid w:val="00866AF8"/>
    <w:rsid w:val="00871F9C"/>
    <w:rsid w:val="0087209D"/>
    <w:rsid w:val="008725E2"/>
    <w:rsid w:val="00872B11"/>
    <w:rsid w:val="00873273"/>
    <w:rsid w:val="008738F0"/>
    <w:rsid w:val="0087584E"/>
    <w:rsid w:val="00875AD0"/>
    <w:rsid w:val="00875BF5"/>
    <w:rsid w:val="0088275E"/>
    <w:rsid w:val="00883932"/>
    <w:rsid w:val="008843A8"/>
    <w:rsid w:val="008846A4"/>
    <w:rsid w:val="00886125"/>
    <w:rsid w:val="00886873"/>
    <w:rsid w:val="00886F91"/>
    <w:rsid w:val="008870E3"/>
    <w:rsid w:val="00887E87"/>
    <w:rsid w:val="008901A4"/>
    <w:rsid w:val="0089032B"/>
    <w:rsid w:val="00890A96"/>
    <w:rsid w:val="00891706"/>
    <w:rsid w:val="00892E12"/>
    <w:rsid w:val="008932AF"/>
    <w:rsid w:val="0089380C"/>
    <w:rsid w:val="008958A5"/>
    <w:rsid w:val="00896618"/>
    <w:rsid w:val="008969AB"/>
    <w:rsid w:val="00897745"/>
    <w:rsid w:val="008A0E35"/>
    <w:rsid w:val="008A24AD"/>
    <w:rsid w:val="008A268E"/>
    <w:rsid w:val="008A2B5D"/>
    <w:rsid w:val="008A2EB6"/>
    <w:rsid w:val="008A327A"/>
    <w:rsid w:val="008A4466"/>
    <w:rsid w:val="008A722E"/>
    <w:rsid w:val="008A7CFE"/>
    <w:rsid w:val="008B0E13"/>
    <w:rsid w:val="008B10C3"/>
    <w:rsid w:val="008B15CA"/>
    <w:rsid w:val="008B16DD"/>
    <w:rsid w:val="008B1A09"/>
    <w:rsid w:val="008B438A"/>
    <w:rsid w:val="008B5692"/>
    <w:rsid w:val="008B5D57"/>
    <w:rsid w:val="008B61B1"/>
    <w:rsid w:val="008B6BEC"/>
    <w:rsid w:val="008B7224"/>
    <w:rsid w:val="008B72F9"/>
    <w:rsid w:val="008C00BE"/>
    <w:rsid w:val="008C0603"/>
    <w:rsid w:val="008C0754"/>
    <w:rsid w:val="008C0E7B"/>
    <w:rsid w:val="008C1F9F"/>
    <w:rsid w:val="008C2481"/>
    <w:rsid w:val="008C2A52"/>
    <w:rsid w:val="008C401B"/>
    <w:rsid w:val="008C435B"/>
    <w:rsid w:val="008C4370"/>
    <w:rsid w:val="008C5900"/>
    <w:rsid w:val="008C6BB5"/>
    <w:rsid w:val="008C76C8"/>
    <w:rsid w:val="008C77FD"/>
    <w:rsid w:val="008D0BBB"/>
    <w:rsid w:val="008D0C0A"/>
    <w:rsid w:val="008D1008"/>
    <w:rsid w:val="008D1068"/>
    <w:rsid w:val="008D1AC4"/>
    <w:rsid w:val="008D208F"/>
    <w:rsid w:val="008D2787"/>
    <w:rsid w:val="008D41A7"/>
    <w:rsid w:val="008D5164"/>
    <w:rsid w:val="008D6570"/>
    <w:rsid w:val="008D6881"/>
    <w:rsid w:val="008D6987"/>
    <w:rsid w:val="008D6FFA"/>
    <w:rsid w:val="008E0631"/>
    <w:rsid w:val="008E2391"/>
    <w:rsid w:val="008E31E6"/>
    <w:rsid w:val="008E71B8"/>
    <w:rsid w:val="008E7CF4"/>
    <w:rsid w:val="008F0AD3"/>
    <w:rsid w:val="008F1BC9"/>
    <w:rsid w:val="008F1FBF"/>
    <w:rsid w:val="008F3747"/>
    <w:rsid w:val="008F51F3"/>
    <w:rsid w:val="008F6011"/>
    <w:rsid w:val="008F65C5"/>
    <w:rsid w:val="008F6C72"/>
    <w:rsid w:val="008F764D"/>
    <w:rsid w:val="008F7BC2"/>
    <w:rsid w:val="009008D7"/>
    <w:rsid w:val="00900F84"/>
    <w:rsid w:val="00901EBA"/>
    <w:rsid w:val="009024FE"/>
    <w:rsid w:val="00902875"/>
    <w:rsid w:val="00904AD1"/>
    <w:rsid w:val="00906BE0"/>
    <w:rsid w:val="00906E7E"/>
    <w:rsid w:val="0090761D"/>
    <w:rsid w:val="0090799C"/>
    <w:rsid w:val="00907B91"/>
    <w:rsid w:val="00907C46"/>
    <w:rsid w:val="00910566"/>
    <w:rsid w:val="00910E42"/>
    <w:rsid w:val="00911417"/>
    <w:rsid w:val="0091170A"/>
    <w:rsid w:val="0091185C"/>
    <w:rsid w:val="009124C0"/>
    <w:rsid w:val="00912939"/>
    <w:rsid w:val="00912CDF"/>
    <w:rsid w:val="009131EE"/>
    <w:rsid w:val="009133EE"/>
    <w:rsid w:val="00914212"/>
    <w:rsid w:val="0091628B"/>
    <w:rsid w:val="00916896"/>
    <w:rsid w:val="009177EC"/>
    <w:rsid w:val="0092050D"/>
    <w:rsid w:val="00920AC4"/>
    <w:rsid w:val="00920B60"/>
    <w:rsid w:val="00921A94"/>
    <w:rsid w:val="00922D7A"/>
    <w:rsid w:val="00922E2B"/>
    <w:rsid w:val="00923750"/>
    <w:rsid w:val="00924410"/>
    <w:rsid w:val="00924BEA"/>
    <w:rsid w:val="00925335"/>
    <w:rsid w:val="0092585C"/>
    <w:rsid w:val="00925D94"/>
    <w:rsid w:val="0092627A"/>
    <w:rsid w:val="009276B8"/>
    <w:rsid w:val="0093111C"/>
    <w:rsid w:val="0093234B"/>
    <w:rsid w:val="00932B34"/>
    <w:rsid w:val="00933AB7"/>
    <w:rsid w:val="009349F5"/>
    <w:rsid w:val="0093558C"/>
    <w:rsid w:val="00935720"/>
    <w:rsid w:val="00935D76"/>
    <w:rsid w:val="00936579"/>
    <w:rsid w:val="009379CF"/>
    <w:rsid w:val="009400D4"/>
    <w:rsid w:val="00941201"/>
    <w:rsid w:val="00941D61"/>
    <w:rsid w:val="009441F0"/>
    <w:rsid w:val="0094444D"/>
    <w:rsid w:val="00944DF5"/>
    <w:rsid w:val="0094569D"/>
    <w:rsid w:val="00945B6A"/>
    <w:rsid w:val="009460F5"/>
    <w:rsid w:val="0094692A"/>
    <w:rsid w:val="00950286"/>
    <w:rsid w:val="0095441D"/>
    <w:rsid w:val="00955A7E"/>
    <w:rsid w:val="00957F1D"/>
    <w:rsid w:val="00960B1C"/>
    <w:rsid w:val="009617D9"/>
    <w:rsid w:val="009622B5"/>
    <w:rsid w:val="009631DA"/>
    <w:rsid w:val="009635F4"/>
    <w:rsid w:val="00963BE9"/>
    <w:rsid w:val="00963CB8"/>
    <w:rsid w:val="00963EB7"/>
    <w:rsid w:val="00964483"/>
    <w:rsid w:val="0096487D"/>
    <w:rsid w:val="009654FD"/>
    <w:rsid w:val="00967255"/>
    <w:rsid w:val="009707A2"/>
    <w:rsid w:val="00971134"/>
    <w:rsid w:val="00971EEB"/>
    <w:rsid w:val="0097270F"/>
    <w:rsid w:val="0097379C"/>
    <w:rsid w:val="0097715A"/>
    <w:rsid w:val="0097749F"/>
    <w:rsid w:val="00980254"/>
    <w:rsid w:val="00980BE7"/>
    <w:rsid w:val="00981A5F"/>
    <w:rsid w:val="00981E63"/>
    <w:rsid w:val="00983B91"/>
    <w:rsid w:val="0098403E"/>
    <w:rsid w:val="009848C2"/>
    <w:rsid w:val="00985D90"/>
    <w:rsid w:val="009862B7"/>
    <w:rsid w:val="0098681F"/>
    <w:rsid w:val="00987066"/>
    <w:rsid w:val="009871CA"/>
    <w:rsid w:val="0099011A"/>
    <w:rsid w:val="0099163B"/>
    <w:rsid w:val="00991A4C"/>
    <w:rsid w:val="00993AB1"/>
    <w:rsid w:val="00994A13"/>
    <w:rsid w:val="0099598C"/>
    <w:rsid w:val="0099691F"/>
    <w:rsid w:val="00996ED8"/>
    <w:rsid w:val="009975F1"/>
    <w:rsid w:val="009A0E0A"/>
    <w:rsid w:val="009A4593"/>
    <w:rsid w:val="009A4E3B"/>
    <w:rsid w:val="009A4FE8"/>
    <w:rsid w:val="009A524A"/>
    <w:rsid w:val="009A58AC"/>
    <w:rsid w:val="009A5D84"/>
    <w:rsid w:val="009A6391"/>
    <w:rsid w:val="009A6FCA"/>
    <w:rsid w:val="009B067A"/>
    <w:rsid w:val="009B0C8C"/>
    <w:rsid w:val="009B2E2C"/>
    <w:rsid w:val="009B3290"/>
    <w:rsid w:val="009B35FE"/>
    <w:rsid w:val="009B437C"/>
    <w:rsid w:val="009B5572"/>
    <w:rsid w:val="009B5A67"/>
    <w:rsid w:val="009B6A31"/>
    <w:rsid w:val="009C0261"/>
    <w:rsid w:val="009C10A0"/>
    <w:rsid w:val="009C39C8"/>
    <w:rsid w:val="009C47D9"/>
    <w:rsid w:val="009C6895"/>
    <w:rsid w:val="009C7818"/>
    <w:rsid w:val="009D00BF"/>
    <w:rsid w:val="009D06DA"/>
    <w:rsid w:val="009D1708"/>
    <w:rsid w:val="009D1820"/>
    <w:rsid w:val="009D3655"/>
    <w:rsid w:val="009D3BD8"/>
    <w:rsid w:val="009D3F25"/>
    <w:rsid w:val="009D4D4F"/>
    <w:rsid w:val="009D4E79"/>
    <w:rsid w:val="009D5224"/>
    <w:rsid w:val="009D5E0B"/>
    <w:rsid w:val="009D6518"/>
    <w:rsid w:val="009E073A"/>
    <w:rsid w:val="009E12DA"/>
    <w:rsid w:val="009E1ED9"/>
    <w:rsid w:val="009E3706"/>
    <w:rsid w:val="009E3E22"/>
    <w:rsid w:val="009E4451"/>
    <w:rsid w:val="009E527B"/>
    <w:rsid w:val="009E569D"/>
    <w:rsid w:val="009E5B8D"/>
    <w:rsid w:val="009E5C86"/>
    <w:rsid w:val="009E5DD4"/>
    <w:rsid w:val="009E5F38"/>
    <w:rsid w:val="009E6551"/>
    <w:rsid w:val="009E6CA2"/>
    <w:rsid w:val="009E6E4B"/>
    <w:rsid w:val="009E70E8"/>
    <w:rsid w:val="009E7CE2"/>
    <w:rsid w:val="009F077B"/>
    <w:rsid w:val="009F1AAB"/>
    <w:rsid w:val="009F1F62"/>
    <w:rsid w:val="009F2A33"/>
    <w:rsid w:val="009F3788"/>
    <w:rsid w:val="009F5345"/>
    <w:rsid w:val="009F64D9"/>
    <w:rsid w:val="009F6683"/>
    <w:rsid w:val="00A006EB"/>
    <w:rsid w:val="00A024C2"/>
    <w:rsid w:val="00A02620"/>
    <w:rsid w:val="00A04F9F"/>
    <w:rsid w:val="00A0622A"/>
    <w:rsid w:val="00A065C0"/>
    <w:rsid w:val="00A1068C"/>
    <w:rsid w:val="00A11A34"/>
    <w:rsid w:val="00A1247D"/>
    <w:rsid w:val="00A13259"/>
    <w:rsid w:val="00A13409"/>
    <w:rsid w:val="00A15625"/>
    <w:rsid w:val="00A15E7D"/>
    <w:rsid w:val="00A15FE7"/>
    <w:rsid w:val="00A16827"/>
    <w:rsid w:val="00A16AAD"/>
    <w:rsid w:val="00A17C5D"/>
    <w:rsid w:val="00A2067F"/>
    <w:rsid w:val="00A219EF"/>
    <w:rsid w:val="00A22579"/>
    <w:rsid w:val="00A228AD"/>
    <w:rsid w:val="00A24A02"/>
    <w:rsid w:val="00A26732"/>
    <w:rsid w:val="00A27917"/>
    <w:rsid w:val="00A27B90"/>
    <w:rsid w:val="00A300B9"/>
    <w:rsid w:val="00A30338"/>
    <w:rsid w:val="00A30A3C"/>
    <w:rsid w:val="00A31946"/>
    <w:rsid w:val="00A3295C"/>
    <w:rsid w:val="00A332B1"/>
    <w:rsid w:val="00A332C6"/>
    <w:rsid w:val="00A346D2"/>
    <w:rsid w:val="00A34C1D"/>
    <w:rsid w:val="00A35800"/>
    <w:rsid w:val="00A35FB7"/>
    <w:rsid w:val="00A369DC"/>
    <w:rsid w:val="00A37E54"/>
    <w:rsid w:val="00A401AC"/>
    <w:rsid w:val="00A404D0"/>
    <w:rsid w:val="00A40BC7"/>
    <w:rsid w:val="00A41543"/>
    <w:rsid w:val="00A41677"/>
    <w:rsid w:val="00A41C8C"/>
    <w:rsid w:val="00A42531"/>
    <w:rsid w:val="00A43514"/>
    <w:rsid w:val="00A446F3"/>
    <w:rsid w:val="00A45085"/>
    <w:rsid w:val="00A452D1"/>
    <w:rsid w:val="00A45C31"/>
    <w:rsid w:val="00A468C0"/>
    <w:rsid w:val="00A469C0"/>
    <w:rsid w:val="00A46DF6"/>
    <w:rsid w:val="00A46E05"/>
    <w:rsid w:val="00A51339"/>
    <w:rsid w:val="00A51997"/>
    <w:rsid w:val="00A51EE2"/>
    <w:rsid w:val="00A52381"/>
    <w:rsid w:val="00A52553"/>
    <w:rsid w:val="00A53F64"/>
    <w:rsid w:val="00A544A1"/>
    <w:rsid w:val="00A54738"/>
    <w:rsid w:val="00A548A0"/>
    <w:rsid w:val="00A5574E"/>
    <w:rsid w:val="00A55CFD"/>
    <w:rsid w:val="00A57E92"/>
    <w:rsid w:val="00A61604"/>
    <w:rsid w:val="00A61C61"/>
    <w:rsid w:val="00A62EEE"/>
    <w:rsid w:val="00A647E7"/>
    <w:rsid w:val="00A6495E"/>
    <w:rsid w:val="00A64C9E"/>
    <w:rsid w:val="00A66289"/>
    <w:rsid w:val="00A7065B"/>
    <w:rsid w:val="00A70962"/>
    <w:rsid w:val="00A711A3"/>
    <w:rsid w:val="00A71B80"/>
    <w:rsid w:val="00A7206D"/>
    <w:rsid w:val="00A72E40"/>
    <w:rsid w:val="00A73635"/>
    <w:rsid w:val="00A73791"/>
    <w:rsid w:val="00A73CA0"/>
    <w:rsid w:val="00A7436A"/>
    <w:rsid w:val="00A76504"/>
    <w:rsid w:val="00A76FD3"/>
    <w:rsid w:val="00A77F34"/>
    <w:rsid w:val="00A80642"/>
    <w:rsid w:val="00A8071D"/>
    <w:rsid w:val="00A80964"/>
    <w:rsid w:val="00A823C5"/>
    <w:rsid w:val="00A82583"/>
    <w:rsid w:val="00A826F8"/>
    <w:rsid w:val="00A850BB"/>
    <w:rsid w:val="00A850C0"/>
    <w:rsid w:val="00A852BC"/>
    <w:rsid w:val="00A858E8"/>
    <w:rsid w:val="00A85F3E"/>
    <w:rsid w:val="00A90279"/>
    <w:rsid w:val="00A902A9"/>
    <w:rsid w:val="00A9082C"/>
    <w:rsid w:val="00A9110B"/>
    <w:rsid w:val="00A92A06"/>
    <w:rsid w:val="00A936D8"/>
    <w:rsid w:val="00A93BB5"/>
    <w:rsid w:val="00A94A57"/>
    <w:rsid w:val="00A956C8"/>
    <w:rsid w:val="00A962F7"/>
    <w:rsid w:val="00A96474"/>
    <w:rsid w:val="00A9658E"/>
    <w:rsid w:val="00A96EA8"/>
    <w:rsid w:val="00A96F07"/>
    <w:rsid w:val="00A97762"/>
    <w:rsid w:val="00AA0E90"/>
    <w:rsid w:val="00AA1CCC"/>
    <w:rsid w:val="00AA2548"/>
    <w:rsid w:val="00AA2E98"/>
    <w:rsid w:val="00AA307B"/>
    <w:rsid w:val="00AA30CE"/>
    <w:rsid w:val="00AA4A7C"/>
    <w:rsid w:val="00AA508F"/>
    <w:rsid w:val="00AA55BB"/>
    <w:rsid w:val="00AA6A40"/>
    <w:rsid w:val="00AA7B8F"/>
    <w:rsid w:val="00AB0BC1"/>
    <w:rsid w:val="00AB183C"/>
    <w:rsid w:val="00AB1BB9"/>
    <w:rsid w:val="00AB28F6"/>
    <w:rsid w:val="00AB428C"/>
    <w:rsid w:val="00AB4C7D"/>
    <w:rsid w:val="00AB4E8B"/>
    <w:rsid w:val="00AB5157"/>
    <w:rsid w:val="00AB6C0B"/>
    <w:rsid w:val="00AC1B02"/>
    <w:rsid w:val="00AC2607"/>
    <w:rsid w:val="00AC2F21"/>
    <w:rsid w:val="00AC3698"/>
    <w:rsid w:val="00AC37E6"/>
    <w:rsid w:val="00AC3874"/>
    <w:rsid w:val="00AC3CAD"/>
    <w:rsid w:val="00AC4D9F"/>
    <w:rsid w:val="00AC506C"/>
    <w:rsid w:val="00AC6D48"/>
    <w:rsid w:val="00AC709E"/>
    <w:rsid w:val="00AC76BB"/>
    <w:rsid w:val="00AC7A49"/>
    <w:rsid w:val="00AC7BBC"/>
    <w:rsid w:val="00AD07FE"/>
    <w:rsid w:val="00AD187C"/>
    <w:rsid w:val="00AD1912"/>
    <w:rsid w:val="00AD23C9"/>
    <w:rsid w:val="00AD37B7"/>
    <w:rsid w:val="00AD448E"/>
    <w:rsid w:val="00AD464C"/>
    <w:rsid w:val="00AD492A"/>
    <w:rsid w:val="00AD4CF9"/>
    <w:rsid w:val="00AD65DF"/>
    <w:rsid w:val="00AD6938"/>
    <w:rsid w:val="00AD6CF5"/>
    <w:rsid w:val="00AD7125"/>
    <w:rsid w:val="00AD769F"/>
    <w:rsid w:val="00AD7DF6"/>
    <w:rsid w:val="00AE0278"/>
    <w:rsid w:val="00AE0435"/>
    <w:rsid w:val="00AE051D"/>
    <w:rsid w:val="00AE1224"/>
    <w:rsid w:val="00AE1EC9"/>
    <w:rsid w:val="00AE25B2"/>
    <w:rsid w:val="00AE458A"/>
    <w:rsid w:val="00AE570C"/>
    <w:rsid w:val="00AE5EC0"/>
    <w:rsid w:val="00AE6C45"/>
    <w:rsid w:val="00AE71A4"/>
    <w:rsid w:val="00AE7CBD"/>
    <w:rsid w:val="00AF0258"/>
    <w:rsid w:val="00AF1EF0"/>
    <w:rsid w:val="00AF4073"/>
    <w:rsid w:val="00AF5947"/>
    <w:rsid w:val="00AF5ADA"/>
    <w:rsid w:val="00AF5E00"/>
    <w:rsid w:val="00AF64E5"/>
    <w:rsid w:val="00AF726B"/>
    <w:rsid w:val="00AF7741"/>
    <w:rsid w:val="00B00C63"/>
    <w:rsid w:val="00B00D53"/>
    <w:rsid w:val="00B00EC8"/>
    <w:rsid w:val="00B029E1"/>
    <w:rsid w:val="00B02C57"/>
    <w:rsid w:val="00B02E05"/>
    <w:rsid w:val="00B0401B"/>
    <w:rsid w:val="00B04404"/>
    <w:rsid w:val="00B04AEC"/>
    <w:rsid w:val="00B054EB"/>
    <w:rsid w:val="00B05CA2"/>
    <w:rsid w:val="00B0630D"/>
    <w:rsid w:val="00B06A88"/>
    <w:rsid w:val="00B06CA4"/>
    <w:rsid w:val="00B078BE"/>
    <w:rsid w:val="00B07F6B"/>
    <w:rsid w:val="00B10D52"/>
    <w:rsid w:val="00B13249"/>
    <w:rsid w:val="00B139CF"/>
    <w:rsid w:val="00B155F5"/>
    <w:rsid w:val="00B16409"/>
    <w:rsid w:val="00B170F8"/>
    <w:rsid w:val="00B1748D"/>
    <w:rsid w:val="00B17E45"/>
    <w:rsid w:val="00B20AF9"/>
    <w:rsid w:val="00B20BCC"/>
    <w:rsid w:val="00B21692"/>
    <w:rsid w:val="00B2209C"/>
    <w:rsid w:val="00B22A6C"/>
    <w:rsid w:val="00B233B4"/>
    <w:rsid w:val="00B23EF3"/>
    <w:rsid w:val="00B24D50"/>
    <w:rsid w:val="00B24F20"/>
    <w:rsid w:val="00B25337"/>
    <w:rsid w:val="00B256EB"/>
    <w:rsid w:val="00B25D6C"/>
    <w:rsid w:val="00B262A0"/>
    <w:rsid w:val="00B274DB"/>
    <w:rsid w:val="00B27CF5"/>
    <w:rsid w:val="00B27EC0"/>
    <w:rsid w:val="00B30064"/>
    <w:rsid w:val="00B30679"/>
    <w:rsid w:val="00B30B0E"/>
    <w:rsid w:val="00B33766"/>
    <w:rsid w:val="00B342EB"/>
    <w:rsid w:val="00B347F0"/>
    <w:rsid w:val="00B35719"/>
    <w:rsid w:val="00B36FD3"/>
    <w:rsid w:val="00B37273"/>
    <w:rsid w:val="00B37FD3"/>
    <w:rsid w:val="00B406A6"/>
    <w:rsid w:val="00B4196A"/>
    <w:rsid w:val="00B41E0F"/>
    <w:rsid w:val="00B42626"/>
    <w:rsid w:val="00B4460B"/>
    <w:rsid w:val="00B44CD8"/>
    <w:rsid w:val="00B4518F"/>
    <w:rsid w:val="00B45BE3"/>
    <w:rsid w:val="00B468E7"/>
    <w:rsid w:val="00B47687"/>
    <w:rsid w:val="00B50D42"/>
    <w:rsid w:val="00B52396"/>
    <w:rsid w:val="00B53DB2"/>
    <w:rsid w:val="00B53F0D"/>
    <w:rsid w:val="00B548C0"/>
    <w:rsid w:val="00B562FC"/>
    <w:rsid w:val="00B57E74"/>
    <w:rsid w:val="00B6013D"/>
    <w:rsid w:val="00B616DB"/>
    <w:rsid w:val="00B61DC4"/>
    <w:rsid w:val="00B62A73"/>
    <w:rsid w:val="00B62FE5"/>
    <w:rsid w:val="00B634DD"/>
    <w:rsid w:val="00B63D59"/>
    <w:rsid w:val="00B64651"/>
    <w:rsid w:val="00B64A9D"/>
    <w:rsid w:val="00B667CC"/>
    <w:rsid w:val="00B66A20"/>
    <w:rsid w:val="00B67BB8"/>
    <w:rsid w:val="00B7006F"/>
    <w:rsid w:val="00B70532"/>
    <w:rsid w:val="00B70E75"/>
    <w:rsid w:val="00B7160E"/>
    <w:rsid w:val="00B71978"/>
    <w:rsid w:val="00B73AD4"/>
    <w:rsid w:val="00B741E5"/>
    <w:rsid w:val="00B74877"/>
    <w:rsid w:val="00B74BFA"/>
    <w:rsid w:val="00B7515A"/>
    <w:rsid w:val="00B75446"/>
    <w:rsid w:val="00B75789"/>
    <w:rsid w:val="00B763C7"/>
    <w:rsid w:val="00B772EC"/>
    <w:rsid w:val="00B774FC"/>
    <w:rsid w:val="00B77B8C"/>
    <w:rsid w:val="00B807C8"/>
    <w:rsid w:val="00B815E6"/>
    <w:rsid w:val="00B83732"/>
    <w:rsid w:val="00B83AF5"/>
    <w:rsid w:val="00B83D76"/>
    <w:rsid w:val="00B83FDF"/>
    <w:rsid w:val="00B849FB"/>
    <w:rsid w:val="00B84DAD"/>
    <w:rsid w:val="00B901A9"/>
    <w:rsid w:val="00B901B1"/>
    <w:rsid w:val="00B90642"/>
    <w:rsid w:val="00B9084C"/>
    <w:rsid w:val="00B90D38"/>
    <w:rsid w:val="00B91875"/>
    <w:rsid w:val="00B91C3A"/>
    <w:rsid w:val="00B91D16"/>
    <w:rsid w:val="00B934EF"/>
    <w:rsid w:val="00B93F92"/>
    <w:rsid w:val="00B93FB7"/>
    <w:rsid w:val="00B95096"/>
    <w:rsid w:val="00B952DC"/>
    <w:rsid w:val="00B96483"/>
    <w:rsid w:val="00B9697D"/>
    <w:rsid w:val="00B96B51"/>
    <w:rsid w:val="00B97B32"/>
    <w:rsid w:val="00B97B47"/>
    <w:rsid w:val="00BA16E3"/>
    <w:rsid w:val="00BA232D"/>
    <w:rsid w:val="00BA27FB"/>
    <w:rsid w:val="00BA2986"/>
    <w:rsid w:val="00BA2B8F"/>
    <w:rsid w:val="00BA2EF7"/>
    <w:rsid w:val="00BA3FBA"/>
    <w:rsid w:val="00BA47BC"/>
    <w:rsid w:val="00BA7DD2"/>
    <w:rsid w:val="00BB0745"/>
    <w:rsid w:val="00BB1944"/>
    <w:rsid w:val="00BB3259"/>
    <w:rsid w:val="00BB35C9"/>
    <w:rsid w:val="00BB6014"/>
    <w:rsid w:val="00BB609B"/>
    <w:rsid w:val="00BB62BB"/>
    <w:rsid w:val="00BB6F0B"/>
    <w:rsid w:val="00BB7429"/>
    <w:rsid w:val="00BB7582"/>
    <w:rsid w:val="00BC0A7C"/>
    <w:rsid w:val="00BC0F2F"/>
    <w:rsid w:val="00BC1039"/>
    <w:rsid w:val="00BC1FAD"/>
    <w:rsid w:val="00BC2D2A"/>
    <w:rsid w:val="00BC358E"/>
    <w:rsid w:val="00BC4687"/>
    <w:rsid w:val="00BC4CB3"/>
    <w:rsid w:val="00BC52D4"/>
    <w:rsid w:val="00BC5AEC"/>
    <w:rsid w:val="00BC5DCA"/>
    <w:rsid w:val="00BC62BF"/>
    <w:rsid w:val="00BC732B"/>
    <w:rsid w:val="00BC7EB5"/>
    <w:rsid w:val="00BD208A"/>
    <w:rsid w:val="00BD2A61"/>
    <w:rsid w:val="00BD2D96"/>
    <w:rsid w:val="00BD3419"/>
    <w:rsid w:val="00BD3B26"/>
    <w:rsid w:val="00BD3F24"/>
    <w:rsid w:val="00BD54BE"/>
    <w:rsid w:val="00BD5574"/>
    <w:rsid w:val="00BD6F37"/>
    <w:rsid w:val="00BD7620"/>
    <w:rsid w:val="00BE0463"/>
    <w:rsid w:val="00BE0BB1"/>
    <w:rsid w:val="00BE1637"/>
    <w:rsid w:val="00BE33E2"/>
    <w:rsid w:val="00BE3F3B"/>
    <w:rsid w:val="00BE4923"/>
    <w:rsid w:val="00BE5B31"/>
    <w:rsid w:val="00BE7060"/>
    <w:rsid w:val="00BE72A9"/>
    <w:rsid w:val="00BE74D6"/>
    <w:rsid w:val="00BE7B0D"/>
    <w:rsid w:val="00BE7B3F"/>
    <w:rsid w:val="00BF02DD"/>
    <w:rsid w:val="00BF1CDB"/>
    <w:rsid w:val="00BF341D"/>
    <w:rsid w:val="00BF356D"/>
    <w:rsid w:val="00BF369A"/>
    <w:rsid w:val="00BF49FD"/>
    <w:rsid w:val="00BF4EC3"/>
    <w:rsid w:val="00BF5B4E"/>
    <w:rsid w:val="00BF5CC5"/>
    <w:rsid w:val="00BF65C3"/>
    <w:rsid w:val="00BF6612"/>
    <w:rsid w:val="00BF6BAF"/>
    <w:rsid w:val="00C0217F"/>
    <w:rsid w:val="00C02CB9"/>
    <w:rsid w:val="00C03C36"/>
    <w:rsid w:val="00C03D95"/>
    <w:rsid w:val="00C10659"/>
    <w:rsid w:val="00C11456"/>
    <w:rsid w:val="00C13EB3"/>
    <w:rsid w:val="00C1449F"/>
    <w:rsid w:val="00C14831"/>
    <w:rsid w:val="00C1519C"/>
    <w:rsid w:val="00C15497"/>
    <w:rsid w:val="00C16D38"/>
    <w:rsid w:val="00C170EA"/>
    <w:rsid w:val="00C1747B"/>
    <w:rsid w:val="00C17713"/>
    <w:rsid w:val="00C179EF"/>
    <w:rsid w:val="00C208D8"/>
    <w:rsid w:val="00C20FE2"/>
    <w:rsid w:val="00C216F9"/>
    <w:rsid w:val="00C23748"/>
    <w:rsid w:val="00C23885"/>
    <w:rsid w:val="00C24ADB"/>
    <w:rsid w:val="00C24E89"/>
    <w:rsid w:val="00C2583B"/>
    <w:rsid w:val="00C25B97"/>
    <w:rsid w:val="00C2630E"/>
    <w:rsid w:val="00C26367"/>
    <w:rsid w:val="00C3130B"/>
    <w:rsid w:val="00C34044"/>
    <w:rsid w:val="00C350FE"/>
    <w:rsid w:val="00C36220"/>
    <w:rsid w:val="00C365CC"/>
    <w:rsid w:val="00C368C6"/>
    <w:rsid w:val="00C370DC"/>
    <w:rsid w:val="00C378C7"/>
    <w:rsid w:val="00C37FEB"/>
    <w:rsid w:val="00C40F5A"/>
    <w:rsid w:val="00C41EC9"/>
    <w:rsid w:val="00C443E1"/>
    <w:rsid w:val="00C4548F"/>
    <w:rsid w:val="00C45916"/>
    <w:rsid w:val="00C46B2F"/>
    <w:rsid w:val="00C46C7A"/>
    <w:rsid w:val="00C47B70"/>
    <w:rsid w:val="00C524B5"/>
    <w:rsid w:val="00C52575"/>
    <w:rsid w:val="00C5261E"/>
    <w:rsid w:val="00C52C7E"/>
    <w:rsid w:val="00C530A1"/>
    <w:rsid w:val="00C54EA8"/>
    <w:rsid w:val="00C60B04"/>
    <w:rsid w:val="00C60F35"/>
    <w:rsid w:val="00C61CD0"/>
    <w:rsid w:val="00C63AC9"/>
    <w:rsid w:val="00C63CCE"/>
    <w:rsid w:val="00C644FE"/>
    <w:rsid w:val="00C64C78"/>
    <w:rsid w:val="00C650F6"/>
    <w:rsid w:val="00C65A6C"/>
    <w:rsid w:val="00C65C0A"/>
    <w:rsid w:val="00C6626E"/>
    <w:rsid w:val="00C6627A"/>
    <w:rsid w:val="00C6674A"/>
    <w:rsid w:val="00C67DBA"/>
    <w:rsid w:val="00C71B40"/>
    <w:rsid w:val="00C71E5B"/>
    <w:rsid w:val="00C72259"/>
    <w:rsid w:val="00C73113"/>
    <w:rsid w:val="00C73116"/>
    <w:rsid w:val="00C73438"/>
    <w:rsid w:val="00C734C6"/>
    <w:rsid w:val="00C73A4D"/>
    <w:rsid w:val="00C73C11"/>
    <w:rsid w:val="00C73E62"/>
    <w:rsid w:val="00C749EF"/>
    <w:rsid w:val="00C749F0"/>
    <w:rsid w:val="00C75C31"/>
    <w:rsid w:val="00C75F7C"/>
    <w:rsid w:val="00C764AA"/>
    <w:rsid w:val="00C76D21"/>
    <w:rsid w:val="00C81743"/>
    <w:rsid w:val="00C819B9"/>
    <w:rsid w:val="00C821A4"/>
    <w:rsid w:val="00C829F3"/>
    <w:rsid w:val="00C83C04"/>
    <w:rsid w:val="00C86D22"/>
    <w:rsid w:val="00C86E80"/>
    <w:rsid w:val="00C86E8A"/>
    <w:rsid w:val="00C90EBC"/>
    <w:rsid w:val="00C92891"/>
    <w:rsid w:val="00C9456D"/>
    <w:rsid w:val="00C94962"/>
    <w:rsid w:val="00C95110"/>
    <w:rsid w:val="00C964F3"/>
    <w:rsid w:val="00CA0905"/>
    <w:rsid w:val="00CA0EC5"/>
    <w:rsid w:val="00CA1404"/>
    <w:rsid w:val="00CA1668"/>
    <w:rsid w:val="00CA2029"/>
    <w:rsid w:val="00CA20C0"/>
    <w:rsid w:val="00CA34C1"/>
    <w:rsid w:val="00CA40A8"/>
    <w:rsid w:val="00CA4606"/>
    <w:rsid w:val="00CA4D19"/>
    <w:rsid w:val="00CA5885"/>
    <w:rsid w:val="00CA6349"/>
    <w:rsid w:val="00CA69AC"/>
    <w:rsid w:val="00CA77C4"/>
    <w:rsid w:val="00CA77E4"/>
    <w:rsid w:val="00CB09F3"/>
    <w:rsid w:val="00CB12BB"/>
    <w:rsid w:val="00CB1812"/>
    <w:rsid w:val="00CB293B"/>
    <w:rsid w:val="00CB2B9A"/>
    <w:rsid w:val="00CB3501"/>
    <w:rsid w:val="00CB3973"/>
    <w:rsid w:val="00CB4270"/>
    <w:rsid w:val="00CB46C3"/>
    <w:rsid w:val="00CB4E95"/>
    <w:rsid w:val="00CB4F84"/>
    <w:rsid w:val="00CB517B"/>
    <w:rsid w:val="00CB56E4"/>
    <w:rsid w:val="00CB6E8F"/>
    <w:rsid w:val="00CB701D"/>
    <w:rsid w:val="00CB72E6"/>
    <w:rsid w:val="00CC0D4A"/>
    <w:rsid w:val="00CC0E09"/>
    <w:rsid w:val="00CC4249"/>
    <w:rsid w:val="00CC4D4E"/>
    <w:rsid w:val="00CC4DA6"/>
    <w:rsid w:val="00CC5766"/>
    <w:rsid w:val="00CC7D37"/>
    <w:rsid w:val="00CD0985"/>
    <w:rsid w:val="00CD0F14"/>
    <w:rsid w:val="00CD16E9"/>
    <w:rsid w:val="00CD23C5"/>
    <w:rsid w:val="00CD25DB"/>
    <w:rsid w:val="00CD2CEE"/>
    <w:rsid w:val="00CD32E8"/>
    <w:rsid w:val="00CD33CC"/>
    <w:rsid w:val="00CD3576"/>
    <w:rsid w:val="00CD4DF0"/>
    <w:rsid w:val="00CD5B17"/>
    <w:rsid w:val="00CE10D1"/>
    <w:rsid w:val="00CE1B9D"/>
    <w:rsid w:val="00CE20CB"/>
    <w:rsid w:val="00CE2430"/>
    <w:rsid w:val="00CE2833"/>
    <w:rsid w:val="00CE6DFA"/>
    <w:rsid w:val="00CE6FE5"/>
    <w:rsid w:val="00CF0042"/>
    <w:rsid w:val="00CF1FDF"/>
    <w:rsid w:val="00CF2683"/>
    <w:rsid w:val="00CF2E4B"/>
    <w:rsid w:val="00CF3E7B"/>
    <w:rsid w:val="00CF4352"/>
    <w:rsid w:val="00CF4675"/>
    <w:rsid w:val="00CF4A34"/>
    <w:rsid w:val="00CF6856"/>
    <w:rsid w:val="00CF74A2"/>
    <w:rsid w:val="00CF74A7"/>
    <w:rsid w:val="00CF7D07"/>
    <w:rsid w:val="00D0065E"/>
    <w:rsid w:val="00D01989"/>
    <w:rsid w:val="00D01A06"/>
    <w:rsid w:val="00D01A13"/>
    <w:rsid w:val="00D02A61"/>
    <w:rsid w:val="00D0308A"/>
    <w:rsid w:val="00D03CA4"/>
    <w:rsid w:val="00D03E25"/>
    <w:rsid w:val="00D0511E"/>
    <w:rsid w:val="00D05984"/>
    <w:rsid w:val="00D07977"/>
    <w:rsid w:val="00D07C44"/>
    <w:rsid w:val="00D12FA4"/>
    <w:rsid w:val="00D1300B"/>
    <w:rsid w:val="00D13359"/>
    <w:rsid w:val="00D147CD"/>
    <w:rsid w:val="00D16C1A"/>
    <w:rsid w:val="00D20B12"/>
    <w:rsid w:val="00D21CDE"/>
    <w:rsid w:val="00D22D38"/>
    <w:rsid w:val="00D22DC3"/>
    <w:rsid w:val="00D23307"/>
    <w:rsid w:val="00D23741"/>
    <w:rsid w:val="00D23E91"/>
    <w:rsid w:val="00D24F91"/>
    <w:rsid w:val="00D25473"/>
    <w:rsid w:val="00D255C7"/>
    <w:rsid w:val="00D25882"/>
    <w:rsid w:val="00D25BF0"/>
    <w:rsid w:val="00D264EA"/>
    <w:rsid w:val="00D31195"/>
    <w:rsid w:val="00D31BDD"/>
    <w:rsid w:val="00D32A19"/>
    <w:rsid w:val="00D332D3"/>
    <w:rsid w:val="00D33627"/>
    <w:rsid w:val="00D336ED"/>
    <w:rsid w:val="00D34A91"/>
    <w:rsid w:val="00D35887"/>
    <w:rsid w:val="00D362E2"/>
    <w:rsid w:val="00D37C08"/>
    <w:rsid w:val="00D37C73"/>
    <w:rsid w:val="00D41AF4"/>
    <w:rsid w:val="00D41D72"/>
    <w:rsid w:val="00D42A80"/>
    <w:rsid w:val="00D440A5"/>
    <w:rsid w:val="00D440B9"/>
    <w:rsid w:val="00D45E8C"/>
    <w:rsid w:val="00D45F9C"/>
    <w:rsid w:val="00D46C14"/>
    <w:rsid w:val="00D47530"/>
    <w:rsid w:val="00D50319"/>
    <w:rsid w:val="00D508C3"/>
    <w:rsid w:val="00D5218C"/>
    <w:rsid w:val="00D52ABF"/>
    <w:rsid w:val="00D53677"/>
    <w:rsid w:val="00D53E6E"/>
    <w:rsid w:val="00D54B6E"/>
    <w:rsid w:val="00D54F44"/>
    <w:rsid w:val="00D56280"/>
    <w:rsid w:val="00D564B4"/>
    <w:rsid w:val="00D56862"/>
    <w:rsid w:val="00D56B5B"/>
    <w:rsid w:val="00D5777F"/>
    <w:rsid w:val="00D57861"/>
    <w:rsid w:val="00D57E9E"/>
    <w:rsid w:val="00D602F3"/>
    <w:rsid w:val="00D61BEF"/>
    <w:rsid w:val="00D62294"/>
    <w:rsid w:val="00D63068"/>
    <w:rsid w:val="00D63ADB"/>
    <w:rsid w:val="00D63EB7"/>
    <w:rsid w:val="00D64982"/>
    <w:rsid w:val="00D64C55"/>
    <w:rsid w:val="00D64C98"/>
    <w:rsid w:val="00D654C6"/>
    <w:rsid w:val="00D65A20"/>
    <w:rsid w:val="00D65A6D"/>
    <w:rsid w:val="00D66010"/>
    <w:rsid w:val="00D669FA"/>
    <w:rsid w:val="00D67890"/>
    <w:rsid w:val="00D67B34"/>
    <w:rsid w:val="00D70468"/>
    <w:rsid w:val="00D7068E"/>
    <w:rsid w:val="00D7164D"/>
    <w:rsid w:val="00D720A4"/>
    <w:rsid w:val="00D7236F"/>
    <w:rsid w:val="00D72B5F"/>
    <w:rsid w:val="00D73043"/>
    <w:rsid w:val="00D73054"/>
    <w:rsid w:val="00D73D29"/>
    <w:rsid w:val="00D74B62"/>
    <w:rsid w:val="00D74C81"/>
    <w:rsid w:val="00D759D4"/>
    <w:rsid w:val="00D75E6B"/>
    <w:rsid w:val="00D76437"/>
    <w:rsid w:val="00D77D46"/>
    <w:rsid w:val="00D80447"/>
    <w:rsid w:val="00D80696"/>
    <w:rsid w:val="00D80C9E"/>
    <w:rsid w:val="00D830E1"/>
    <w:rsid w:val="00D83137"/>
    <w:rsid w:val="00D834AC"/>
    <w:rsid w:val="00D83CFE"/>
    <w:rsid w:val="00D8445B"/>
    <w:rsid w:val="00D844E5"/>
    <w:rsid w:val="00D85FBB"/>
    <w:rsid w:val="00D865B8"/>
    <w:rsid w:val="00D875C6"/>
    <w:rsid w:val="00D911C6"/>
    <w:rsid w:val="00D9182A"/>
    <w:rsid w:val="00D92108"/>
    <w:rsid w:val="00D93464"/>
    <w:rsid w:val="00D939F5"/>
    <w:rsid w:val="00D94992"/>
    <w:rsid w:val="00D94BFB"/>
    <w:rsid w:val="00D951C8"/>
    <w:rsid w:val="00D97B9A"/>
    <w:rsid w:val="00D97DF0"/>
    <w:rsid w:val="00DA04E5"/>
    <w:rsid w:val="00DA08D2"/>
    <w:rsid w:val="00DA0FEB"/>
    <w:rsid w:val="00DA11A1"/>
    <w:rsid w:val="00DA13FF"/>
    <w:rsid w:val="00DA2376"/>
    <w:rsid w:val="00DA2D1F"/>
    <w:rsid w:val="00DA2FBD"/>
    <w:rsid w:val="00DA2FCF"/>
    <w:rsid w:val="00DA310B"/>
    <w:rsid w:val="00DA314D"/>
    <w:rsid w:val="00DA3C5B"/>
    <w:rsid w:val="00DA5468"/>
    <w:rsid w:val="00DA580F"/>
    <w:rsid w:val="00DA5B35"/>
    <w:rsid w:val="00DA5B7F"/>
    <w:rsid w:val="00DA619A"/>
    <w:rsid w:val="00DA6D6F"/>
    <w:rsid w:val="00DA7D51"/>
    <w:rsid w:val="00DB1961"/>
    <w:rsid w:val="00DB2784"/>
    <w:rsid w:val="00DB4B63"/>
    <w:rsid w:val="00DB4EF9"/>
    <w:rsid w:val="00DB70E6"/>
    <w:rsid w:val="00DB7242"/>
    <w:rsid w:val="00DB768F"/>
    <w:rsid w:val="00DB7A23"/>
    <w:rsid w:val="00DB7AC1"/>
    <w:rsid w:val="00DC006E"/>
    <w:rsid w:val="00DC02A0"/>
    <w:rsid w:val="00DC0C8C"/>
    <w:rsid w:val="00DC10CB"/>
    <w:rsid w:val="00DC1362"/>
    <w:rsid w:val="00DC3FAF"/>
    <w:rsid w:val="00DC5B82"/>
    <w:rsid w:val="00DC6936"/>
    <w:rsid w:val="00DC6BDB"/>
    <w:rsid w:val="00DC708D"/>
    <w:rsid w:val="00DC760C"/>
    <w:rsid w:val="00DC7928"/>
    <w:rsid w:val="00DD0545"/>
    <w:rsid w:val="00DD1BA8"/>
    <w:rsid w:val="00DD2623"/>
    <w:rsid w:val="00DD294C"/>
    <w:rsid w:val="00DD3CF4"/>
    <w:rsid w:val="00DD40B8"/>
    <w:rsid w:val="00DD544B"/>
    <w:rsid w:val="00DD586B"/>
    <w:rsid w:val="00DD59F5"/>
    <w:rsid w:val="00DD5A21"/>
    <w:rsid w:val="00DD6178"/>
    <w:rsid w:val="00DD62CD"/>
    <w:rsid w:val="00DD6FBE"/>
    <w:rsid w:val="00DD71A0"/>
    <w:rsid w:val="00DD7348"/>
    <w:rsid w:val="00DD73D1"/>
    <w:rsid w:val="00DD7403"/>
    <w:rsid w:val="00DE04D9"/>
    <w:rsid w:val="00DE054C"/>
    <w:rsid w:val="00DE0B6D"/>
    <w:rsid w:val="00DE1487"/>
    <w:rsid w:val="00DE4870"/>
    <w:rsid w:val="00DE4EDC"/>
    <w:rsid w:val="00DE53F0"/>
    <w:rsid w:val="00DE5B48"/>
    <w:rsid w:val="00DE6166"/>
    <w:rsid w:val="00DE7EDA"/>
    <w:rsid w:val="00DF1C55"/>
    <w:rsid w:val="00DF1FD1"/>
    <w:rsid w:val="00DF20D5"/>
    <w:rsid w:val="00DF25F1"/>
    <w:rsid w:val="00DF332E"/>
    <w:rsid w:val="00DF3ED4"/>
    <w:rsid w:val="00DF5B7F"/>
    <w:rsid w:val="00DF6F99"/>
    <w:rsid w:val="00DF71B8"/>
    <w:rsid w:val="00DF7FB6"/>
    <w:rsid w:val="00E0223B"/>
    <w:rsid w:val="00E03B1F"/>
    <w:rsid w:val="00E03BC4"/>
    <w:rsid w:val="00E045A0"/>
    <w:rsid w:val="00E04DDE"/>
    <w:rsid w:val="00E067F9"/>
    <w:rsid w:val="00E06B8E"/>
    <w:rsid w:val="00E07035"/>
    <w:rsid w:val="00E07F78"/>
    <w:rsid w:val="00E1030B"/>
    <w:rsid w:val="00E10366"/>
    <w:rsid w:val="00E11199"/>
    <w:rsid w:val="00E11299"/>
    <w:rsid w:val="00E1152F"/>
    <w:rsid w:val="00E11B1E"/>
    <w:rsid w:val="00E11BEE"/>
    <w:rsid w:val="00E1244F"/>
    <w:rsid w:val="00E12EA4"/>
    <w:rsid w:val="00E1313C"/>
    <w:rsid w:val="00E13F6D"/>
    <w:rsid w:val="00E142CD"/>
    <w:rsid w:val="00E1517F"/>
    <w:rsid w:val="00E156E4"/>
    <w:rsid w:val="00E15E9C"/>
    <w:rsid w:val="00E16B5F"/>
    <w:rsid w:val="00E179E5"/>
    <w:rsid w:val="00E21785"/>
    <w:rsid w:val="00E219C8"/>
    <w:rsid w:val="00E21B14"/>
    <w:rsid w:val="00E21B94"/>
    <w:rsid w:val="00E22280"/>
    <w:rsid w:val="00E22BC5"/>
    <w:rsid w:val="00E2355D"/>
    <w:rsid w:val="00E2511A"/>
    <w:rsid w:val="00E2630C"/>
    <w:rsid w:val="00E27C19"/>
    <w:rsid w:val="00E314DB"/>
    <w:rsid w:val="00E317B7"/>
    <w:rsid w:val="00E32F70"/>
    <w:rsid w:val="00E33798"/>
    <w:rsid w:val="00E34FE0"/>
    <w:rsid w:val="00E35680"/>
    <w:rsid w:val="00E35A16"/>
    <w:rsid w:val="00E35B2A"/>
    <w:rsid w:val="00E36025"/>
    <w:rsid w:val="00E370C6"/>
    <w:rsid w:val="00E40F9F"/>
    <w:rsid w:val="00E4119F"/>
    <w:rsid w:val="00E416DB"/>
    <w:rsid w:val="00E4213D"/>
    <w:rsid w:val="00E4419A"/>
    <w:rsid w:val="00E44AF3"/>
    <w:rsid w:val="00E44B41"/>
    <w:rsid w:val="00E44E82"/>
    <w:rsid w:val="00E463E8"/>
    <w:rsid w:val="00E47567"/>
    <w:rsid w:val="00E475A0"/>
    <w:rsid w:val="00E4F9F8"/>
    <w:rsid w:val="00E50F86"/>
    <w:rsid w:val="00E53E79"/>
    <w:rsid w:val="00E54B3F"/>
    <w:rsid w:val="00E55849"/>
    <w:rsid w:val="00E55B23"/>
    <w:rsid w:val="00E5673F"/>
    <w:rsid w:val="00E56EF8"/>
    <w:rsid w:val="00E60399"/>
    <w:rsid w:val="00E612AD"/>
    <w:rsid w:val="00E61799"/>
    <w:rsid w:val="00E6228C"/>
    <w:rsid w:val="00E62963"/>
    <w:rsid w:val="00E64077"/>
    <w:rsid w:val="00E64AAB"/>
    <w:rsid w:val="00E64F3F"/>
    <w:rsid w:val="00E6560C"/>
    <w:rsid w:val="00E6631A"/>
    <w:rsid w:val="00E6642F"/>
    <w:rsid w:val="00E66DDC"/>
    <w:rsid w:val="00E67CF7"/>
    <w:rsid w:val="00E7098E"/>
    <w:rsid w:val="00E73ED7"/>
    <w:rsid w:val="00E74A28"/>
    <w:rsid w:val="00E75948"/>
    <w:rsid w:val="00E7594E"/>
    <w:rsid w:val="00E768B2"/>
    <w:rsid w:val="00E77F20"/>
    <w:rsid w:val="00E8131E"/>
    <w:rsid w:val="00E82CF1"/>
    <w:rsid w:val="00E830BC"/>
    <w:rsid w:val="00E83797"/>
    <w:rsid w:val="00E84C06"/>
    <w:rsid w:val="00E84D33"/>
    <w:rsid w:val="00E903D4"/>
    <w:rsid w:val="00E91B40"/>
    <w:rsid w:val="00E92257"/>
    <w:rsid w:val="00E9292A"/>
    <w:rsid w:val="00E947D3"/>
    <w:rsid w:val="00E95DCD"/>
    <w:rsid w:val="00E96234"/>
    <w:rsid w:val="00E976CF"/>
    <w:rsid w:val="00EA08D9"/>
    <w:rsid w:val="00EA1CEE"/>
    <w:rsid w:val="00EA4DC0"/>
    <w:rsid w:val="00EA55D5"/>
    <w:rsid w:val="00EA5F5E"/>
    <w:rsid w:val="00EA6F59"/>
    <w:rsid w:val="00EA7749"/>
    <w:rsid w:val="00EA7F2C"/>
    <w:rsid w:val="00EB16B9"/>
    <w:rsid w:val="00EB202C"/>
    <w:rsid w:val="00EB29E8"/>
    <w:rsid w:val="00EB326F"/>
    <w:rsid w:val="00EB39B4"/>
    <w:rsid w:val="00EB3A5C"/>
    <w:rsid w:val="00EB3C47"/>
    <w:rsid w:val="00EB4980"/>
    <w:rsid w:val="00EB4C76"/>
    <w:rsid w:val="00EB54FB"/>
    <w:rsid w:val="00EC03C4"/>
    <w:rsid w:val="00EC0896"/>
    <w:rsid w:val="00EC2F5B"/>
    <w:rsid w:val="00EC2FA2"/>
    <w:rsid w:val="00EC487B"/>
    <w:rsid w:val="00EC4988"/>
    <w:rsid w:val="00EC5234"/>
    <w:rsid w:val="00EC5C31"/>
    <w:rsid w:val="00EC7492"/>
    <w:rsid w:val="00EC7DB9"/>
    <w:rsid w:val="00EC7ED4"/>
    <w:rsid w:val="00ED00D7"/>
    <w:rsid w:val="00ED03B8"/>
    <w:rsid w:val="00ED09EB"/>
    <w:rsid w:val="00ED0D6B"/>
    <w:rsid w:val="00ED0E38"/>
    <w:rsid w:val="00ED112C"/>
    <w:rsid w:val="00ED1B36"/>
    <w:rsid w:val="00ED1EDB"/>
    <w:rsid w:val="00ED294E"/>
    <w:rsid w:val="00ED402D"/>
    <w:rsid w:val="00ED5D49"/>
    <w:rsid w:val="00EE0008"/>
    <w:rsid w:val="00EE0049"/>
    <w:rsid w:val="00EE0195"/>
    <w:rsid w:val="00EE05E3"/>
    <w:rsid w:val="00EE215A"/>
    <w:rsid w:val="00EE3B2E"/>
    <w:rsid w:val="00EE469A"/>
    <w:rsid w:val="00EE55FA"/>
    <w:rsid w:val="00EE5A24"/>
    <w:rsid w:val="00EE5D9A"/>
    <w:rsid w:val="00EE6ADC"/>
    <w:rsid w:val="00EF083E"/>
    <w:rsid w:val="00EF11CC"/>
    <w:rsid w:val="00EF1FBF"/>
    <w:rsid w:val="00EF2935"/>
    <w:rsid w:val="00EF319D"/>
    <w:rsid w:val="00EF357C"/>
    <w:rsid w:val="00EF3DCF"/>
    <w:rsid w:val="00EF4953"/>
    <w:rsid w:val="00EF57B0"/>
    <w:rsid w:val="00EF70C4"/>
    <w:rsid w:val="00F009B3"/>
    <w:rsid w:val="00F00AC3"/>
    <w:rsid w:val="00F00CBA"/>
    <w:rsid w:val="00F0127E"/>
    <w:rsid w:val="00F0152C"/>
    <w:rsid w:val="00F021CB"/>
    <w:rsid w:val="00F023DB"/>
    <w:rsid w:val="00F02CD4"/>
    <w:rsid w:val="00F02D91"/>
    <w:rsid w:val="00F0360D"/>
    <w:rsid w:val="00F03653"/>
    <w:rsid w:val="00F03E16"/>
    <w:rsid w:val="00F0419C"/>
    <w:rsid w:val="00F04FAA"/>
    <w:rsid w:val="00F05159"/>
    <w:rsid w:val="00F05389"/>
    <w:rsid w:val="00F053DA"/>
    <w:rsid w:val="00F0584C"/>
    <w:rsid w:val="00F06D00"/>
    <w:rsid w:val="00F06D1D"/>
    <w:rsid w:val="00F0731A"/>
    <w:rsid w:val="00F1156E"/>
    <w:rsid w:val="00F1163F"/>
    <w:rsid w:val="00F11780"/>
    <w:rsid w:val="00F14A52"/>
    <w:rsid w:val="00F16EE2"/>
    <w:rsid w:val="00F20C52"/>
    <w:rsid w:val="00F22002"/>
    <w:rsid w:val="00F22F5E"/>
    <w:rsid w:val="00F2424F"/>
    <w:rsid w:val="00F301EE"/>
    <w:rsid w:val="00F31EF0"/>
    <w:rsid w:val="00F33E51"/>
    <w:rsid w:val="00F34288"/>
    <w:rsid w:val="00F34EE2"/>
    <w:rsid w:val="00F356FE"/>
    <w:rsid w:val="00F36AFE"/>
    <w:rsid w:val="00F36FF4"/>
    <w:rsid w:val="00F374A9"/>
    <w:rsid w:val="00F37F48"/>
    <w:rsid w:val="00F413CC"/>
    <w:rsid w:val="00F4473F"/>
    <w:rsid w:val="00F453E2"/>
    <w:rsid w:val="00F459C9"/>
    <w:rsid w:val="00F45BFC"/>
    <w:rsid w:val="00F4682E"/>
    <w:rsid w:val="00F4706B"/>
    <w:rsid w:val="00F472E1"/>
    <w:rsid w:val="00F47CD2"/>
    <w:rsid w:val="00F502F1"/>
    <w:rsid w:val="00F51203"/>
    <w:rsid w:val="00F5208E"/>
    <w:rsid w:val="00F522B4"/>
    <w:rsid w:val="00F524AC"/>
    <w:rsid w:val="00F528A0"/>
    <w:rsid w:val="00F52C59"/>
    <w:rsid w:val="00F5383C"/>
    <w:rsid w:val="00F5414F"/>
    <w:rsid w:val="00F54366"/>
    <w:rsid w:val="00F55185"/>
    <w:rsid w:val="00F567C7"/>
    <w:rsid w:val="00F610C6"/>
    <w:rsid w:val="00F631CC"/>
    <w:rsid w:val="00F64259"/>
    <w:rsid w:val="00F65F8B"/>
    <w:rsid w:val="00F66DA6"/>
    <w:rsid w:val="00F67409"/>
    <w:rsid w:val="00F70BD9"/>
    <w:rsid w:val="00F70D2B"/>
    <w:rsid w:val="00F7298F"/>
    <w:rsid w:val="00F73863"/>
    <w:rsid w:val="00F73A59"/>
    <w:rsid w:val="00F73C03"/>
    <w:rsid w:val="00F73DC6"/>
    <w:rsid w:val="00F7553E"/>
    <w:rsid w:val="00F75645"/>
    <w:rsid w:val="00F75899"/>
    <w:rsid w:val="00F76FCF"/>
    <w:rsid w:val="00F776E8"/>
    <w:rsid w:val="00F805FB"/>
    <w:rsid w:val="00F81903"/>
    <w:rsid w:val="00F81A40"/>
    <w:rsid w:val="00F835CE"/>
    <w:rsid w:val="00F83E25"/>
    <w:rsid w:val="00F84D8B"/>
    <w:rsid w:val="00F85BF1"/>
    <w:rsid w:val="00F866C3"/>
    <w:rsid w:val="00F867CB"/>
    <w:rsid w:val="00F874DA"/>
    <w:rsid w:val="00F87B61"/>
    <w:rsid w:val="00F90B58"/>
    <w:rsid w:val="00F90E69"/>
    <w:rsid w:val="00F9126D"/>
    <w:rsid w:val="00F91D2D"/>
    <w:rsid w:val="00F92A99"/>
    <w:rsid w:val="00F92DAE"/>
    <w:rsid w:val="00F95766"/>
    <w:rsid w:val="00F9639C"/>
    <w:rsid w:val="00F9754F"/>
    <w:rsid w:val="00F97AD1"/>
    <w:rsid w:val="00FA2AB6"/>
    <w:rsid w:val="00FA419A"/>
    <w:rsid w:val="00FA4C6B"/>
    <w:rsid w:val="00FA5739"/>
    <w:rsid w:val="00FA7A8F"/>
    <w:rsid w:val="00FB01A3"/>
    <w:rsid w:val="00FB0211"/>
    <w:rsid w:val="00FB0790"/>
    <w:rsid w:val="00FB2538"/>
    <w:rsid w:val="00FB2E1C"/>
    <w:rsid w:val="00FB32BA"/>
    <w:rsid w:val="00FB39D5"/>
    <w:rsid w:val="00FB4174"/>
    <w:rsid w:val="00FB45C3"/>
    <w:rsid w:val="00FB4FC6"/>
    <w:rsid w:val="00FB55BE"/>
    <w:rsid w:val="00FB663E"/>
    <w:rsid w:val="00FC1937"/>
    <w:rsid w:val="00FC1D02"/>
    <w:rsid w:val="00FC64B3"/>
    <w:rsid w:val="00FC6513"/>
    <w:rsid w:val="00FC7EEB"/>
    <w:rsid w:val="00FD0243"/>
    <w:rsid w:val="00FD0F70"/>
    <w:rsid w:val="00FD2977"/>
    <w:rsid w:val="00FD29AC"/>
    <w:rsid w:val="00FD35DD"/>
    <w:rsid w:val="00FD3C42"/>
    <w:rsid w:val="00FD54DA"/>
    <w:rsid w:val="00FD56F8"/>
    <w:rsid w:val="00FD5C61"/>
    <w:rsid w:val="00FD5CDA"/>
    <w:rsid w:val="00FD607B"/>
    <w:rsid w:val="00FE0082"/>
    <w:rsid w:val="00FE0D5F"/>
    <w:rsid w:val="00FE0F64"/>
    <w:rsid w:val="00FE26BE"/>
    <w:rsid w:val="00FE2FD0"/>
    <w:rsid w:val="00FE3667"/>
    <w:rsid w:val="00FE41A3"/>
    <w:rsid w:val="00FE4D16"/>
    <w:rsid w:val="00FE5DB8"/>
    <w:rsid w:val="00FF02C0"/>
    <w:rsid w:val="00FF0B93"/>
    <w:rsid w:val="00FF0FD1"/>
    <w:rsid w:val="00FF1570"/>
    <w:rsid w:val="00FF250C"/>
    <w:rsid w:val="00FF3549"/>
    <w:rsid w:val="00FF3C7B"/>
    <w:rsid w:val="00FF3D47"/>
    <w:rsid w:val="00FF49E6"/>
    <w:rsid w:val="00FF66E8"/>
    <w:rsid w:val="00FF7AAE"/>
    <w:rsid w:val="00FF7B03"/>
    <w:rsid w:val="00FF7D95"/>
    <w:rsid w:val="04C1136D"/>
    <w:rsid w:val="17839143"/>
    <w:rsid w:val="17E90B7B"/>
    <w:rsid w:val="1DB26C6E"/>
    <w:rsid w:val="2AD1378A"/>
    <w:rsid w:val="411D1505"/>
    <w:rsid w:val="43380318"/>
    <w:rsid w:val="48DE3B2C"/>
    <w:rsid w:val="4E23E509"/>
    <w:rsid w:val="5214C226"/>
    <w:rsid w:val="6583E4ED"/>
    <w:rsid w:val="675E4E44"/>
    <w:rsid w:val="68222362"/>
    <w:rsid w:val="68638441"/>
    <w:rsid w:val="6E45E883"/>
    <w:rsid w:val="722C3408"/>
    <w:rsid w:val="7377F5E6"/>
    <w:rsid w:val="747D8EE2"/>
    <w:rsid w:val="7BF8A6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1CA6F83A"/>
  <w15:docId w15:val="{9B24E81A-6F4F-4C80-AFE4-237A16AC3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MS Mincho"/>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val="en-GB" w:eastAsia="ja-JP"/>
    </w:rPr>
  </w:style>
  <w:style w:type="paragraph" w:styleId="Caption">
    <w:name w:val="caption"/>
    <w:basedOn w:val="Normal"/>
    <w:next w:val="Normal"/>
    <w:unhideWhenUsed/>
    <w:qFormat/>
    <w:rPr>
      <w:b/>
      <w:bCs/>
    </w:rPr>
  </w:style>
  <w:style w:type="paragraph" w:styleId="CommentText">
    <w:name w:val="annotation text"/>
    <w:basedOn w:val="Normal"/>
    <w:link w:val="CommentTextChar"/>
    <w:qFormat/>
    <w:pPr>
      <w:overflowPunct/>
      <w:autoSpaceDE/>
      <w:autoSpaceDN/>
      <w:adjustRightInd/>
      <w:textAlignment w:val="auto"/>
    </w:pPr>
    <w:rPr>
      <w:rFonts w:eastAsia="SimSun"/>
      <w:color w:val="auto"/>
      <w:lang w:eastAsia="en-US"/>
    </w:rPr>
  </w:style>
  <w:style w:type="paragraph" w:styleId="BodyText">
    <w:name w:val="Body Text"/>
    <w:basedOn w:val="Normal"/>
    <w:link w:val="BodyTextChar"/>
    <w:qFormat/>
    <w:pPr>
      <w:spacing w:after="120"/>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color w:val="auto"/>
      <w:sz w:val="24"/>
      <w:szCs w:val="24"/>
      <w:lang w:val="en-US" w:eastAsia="zh-CN"/>
    </w:rPr>
  </w:style>
  <w:style w:type="paragraph" w:styleId="CommentSubject">
    <w:name w:val="annotation subject"/>
    <w:basedOn w:val="CommentText"/>
    <w:next w:val="CommentText"/>
    <w:link w:val="CommentSubjectChar"/>
    <w:qFormat/>
    <w:pPr>
      <w:overflowPunct w:val="0"/>
      <w:autoSpaceDE w:val="0"/>
      <w:autoSpaceDN w:val="0"/>
      <w:adjustRightInd w:val="0"/>
      <w:textAlignment w:val="baseline"/>
    </w:pPr>
    <w:rPr>
      <w:rFonts w:eastAsia="Times New Roman"/>
      <w:b/>
      <w:bCs/>
      <w:color w:val="000000"/>
      <w:lang w:eastAsia="ja-JP"/>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S Mincho"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S Mincho"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Zchn"/>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Segoe UI" w:hAnsi="Segoe UI" w:cs="Segoe UI"/>
      <w:color w:val="000000"/>
      <w:sz w:val="18"/>
      <w:szCs w:val="18"/>
      <w:lang w:val="en-GB" w:eastAsia="ja-JP"/>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RCoverPage">
    <w:name w:val="CR Cover Page"/>
    <w:link w:val="CRCoverPageChar"/>
    <w:qFormat/>
    <w:pPr>
      <w:spacing w:after="120"/>
    </w:pPr>
    <w:rPr>
      <w:rFonts w:ascii="Arial" w:eastAsia="MS Mincho" w:hAnsi="Arial"/>
      <w:lang w:val="en-GB"/>
    </w:rPr>
  </w:style>
  <w:style w:type="character" w:customStyle="1" w:styleId="CommentTextChar">
    <w:name w:val="Comment Text Char"/>
    <w:link w:val="CommentText"/>
    <w:qFormat/>
    <w:rPr>
      <w:rFonts w:eastAsia="SimSun"/>
      <w:lang w:val="en-GB" w:eastAsia="en-US"/>
    </w:rPr>
  </w:style>
  <w:style w:type="character" w:customStyle="1" w:styleId="B1Char">
    <w:name w:val="B1 Char"/>
    <w:link w:val="B1"/>
    <w:qFormat/>
    <w:rPr>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link w:val="TF"/>
    <w:qFormat/>
    <w:rPr>
      <w:rFonts w:ascii="Arial" w:hAnsi="Arial"/>
      <w:b/>
      <w:color w:val="000000"/>
      <w:lang w:val="en-GB" w:eastAsia="ja-JP"/>
    </w:rPr>
  </w:style>
  <w:style w:type="character" w:customStyle="1" w:styleId="BodyTextChar">
    <w:name w:val="Body Text Char"/>
    <w:link w:val="BodyText"/>
    <w:qFormat/>
    <w:rPr>
      <w:color w:val="000000"/>
      <w:lang w:val="en-GB" w:eastAsia="ja-JP"/>
    </w:rPr>
  </w:style>
  <w:style w:type="character" w:customStyle="1" w:styleId="CommentSubjectChar">
    <w:name w:val="Comment Subject Char"/>
    <w:link w:val="CommentSubject"/>
    <w:qFormat/>
    <w:rPr>
      <w:rFonts w:eastAsia="SimSun"/>
      <w:b/>
      <w:bCs/>
      <w:color w:val="000000"/>
      <w:lang w:val="en-GB" w:eastAsia="ja-JP"/>
    </w:rPr>
  </w:style>
  <w:style w:type="paragraph" w:customStyle="1" w:styleId="Revision1">
    <w:name w:val="Revision1"/>
    <w:hidden/>
    <w:uiPriority w:val="99"/>
    <w:semiHidden/>
    <w:qFormat/>
    <w:rPr>
      <w:rFonts w:eastAsia="MS Mincho"/>
      <w:color w:val="000000"/>
      <w:lang w:val="en-GB" w:eastAsia="ja-JP"/>
    </w:rPr>
  </w:style>
  <w:style w:type="character" w:customStyle="1" w:styleId="TFChar">
    <w:name w:val="TF Char"/>
    <w:qFormat/>
    <w:rPr>
      <w:rFonts w:ascii="Arial" w:hAnsi="Arial"/>
      <w:b/>
      <w:color w:val="000000"/>
      <w:lang w:val="en-GB" w:eastAsia="ja-JP" w:bidi="ar-SA"/>
    </w:rPr>
  </w:style>
  <w:style w:type="character" w:customStyle="1" w:styleId="THChar">
    <w:name w:val="TH Char"/>
    <w:link w:val="TH"/>
    <w:qFormat/>
    <w:rPr>
      <w:rFonts w:ascii="Arial" w:hAnsi="Arial"/>
      <w:b/>
      <w:color w:val="000000"/>
      <w:lang w:val="en-GB" w:eastAsia="ja-JP"/>
    </w:rPr>
  </w:style>
  <w:style w:type="character" w:customStyle="1" w:styleId="NOZchn">
    <w:name w:val="NO Zchn"/>
    <w:link w:val="NO"/>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link w:val="CRCoverPage"/>
    <w:qFormat/>
    <w:locked/>
    <w:rPr>
      <w:rFonts w:ascii="Arial" w:hAnsi="Arial"/>
      <w:lang w:val="en-GB" w:eastAsia="en-US"/>
    </w:rPr>
  </w:style>
  <w:style w:type="paragraph" w:styleId="ListParagraph">
    <w:name w:val="List Paragraph"/>
    <w:basedOn w:val="Normal"/>
    <w:uiPriority w:val="34"/>
    <w:qFormat/>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qFormat/>
    <w:rPr>
      <w:color w:val="000000"/>
      <w:lang w:val="en-GB" w:eastAsia="ja-JP"/>
    </w:rPr>
  </w:style>
  <w:style w:type="character" w:customStyle="1" w:styleId="NOChar">
    <w:name w:val="NO Char"/>
    <w:qFormat/>
    <w:rPr>
      <w:lang w:eastAsia="en-US"/>
    </w:rPr>
  </w:style>
  <w:style w:type="character" w:customStyle="1" w:styleId="TACChar">
    <w:name w:val="TAC Char"/>
    <w:link w:val="TAC"/>
    <w:qFormat/>
    <w:rPr>
      <w:rFonts w:ascii="Arial" w:hAnsi="Arial"/>
      <w:color w:val="000000"/>
      <w:sz w:val="18"/>
      <w:lang w:val="en-GB" w:eastAsia="ja-JP"/>
    </w:rPr>
  </w:style>
  <w:style w:type="paragraph" w:customStyle="1" w:styleId="Guidance">
    <w:name w:val="Guidance"/>
    <w:basedOn w:val="Normal"/>
    <w:qFormat/>
    <w:pPr>
      <w:overflowPunct/>
      <w:autoSpaceDE/>
      <w:autoSpaceDN/>
      <w:adjustRightInd/>
      <w:textAlignment w:val="auto"/>
    </w:pPr>
    <w:rPr>
      <w:i/>
      <w:color w:val="0000FF"/>
      <w:lang w:eastAsia="en-US"/>
    </w:rPr>
  </w:style>
  <w:style w:type="character" w:customStyle="1" w:styleId="TAHCar">
    <w:name w:val="TAH Car"/>
    <w:qFormat/>
    <w:rPr>
      <w:rFonts w:ascii="Arial" w:hAnsi="Arial"/>
      <w:b/>
      <w:sz w:val="18"/>
      <w:lang w:eastAsia="en-US"/>
    </w:rPr>
  </w:style>
  <w:style w:type="character" w:customStyle="1" w:styleId="Heading3Char">
    <w:name w:val="Heading 3 Char"/>
    <w:link w:val="Heading3"/>
    <w:qFormat/>
    <w:rPr>
      <w:rFonts w:ascii="Arial" w:hAnsi="Arial"/>
      <w:sz w:val="28"/>
      <w:lang w:val="en-GB" w:eastAsia="ja-JP"/>
    </w:rPr>
  </w:style>
  <w:style w:type="character" w:customStyle="1" w:styleId="Heading4Char">
    <w:name w:val="Heading 4 Char"/>
    <w:link w:val="Heading4"/>
    <w:qFormat/>
    <w:rPr>
      <w:rFonts w:ascii="Arial" w:hAnsi="Arial"/>
      <w:sz w:val="24"/>
      <w:lang w:val="en-GB" w:eastAsia="ja-JP"/>
    </w:rPr>
  </w:style>
  <w:style w:type="character" w:customStyle="1" w:styleId="EditorsNoteCharChar">
    <w:name w:val="Editor's Note Char Char"/>
    <w:link w:val="EditorsNote"/>
    <w:qFormat/>
    <w:locked/>
    <w:rPr>
      <w:rFonts w:eastAsia="Times New Roman"/>
      <w:color w:val="FF0000"/>
      <w:lang w:val="en-GB" w:eastAsia="ja-JP"/>
    </w:rPr>
  </w:style>
  <w:style w:type="paragraph" w:customStyle="1" w:styleId="paragraph">
    <w:name w:val="paragraph"/>
    <w:basedOn w:val="Normal"/>
    <w:qFormat/>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qFormat/>
  </w:style>
  <w:style w:type="character" w:customStyle="1" w:styleId="advancedproofingissue">
    <w:name w:val="advancedproofingissue"/>
    <w:qFormat/>
  </w:style>
  <w:style w:type="character" w:customStyle="1" w:styleId="normaltextrun1">
    <w:name w:val="normaltextrun1"/>
    <w:qFormat/>
  </w:style>
  <w:style w:type="character" w:customStyle="1" w:styleId="eop">
    <w:name w:val="eop"/>
    <w:qFormat/>
  </w:style>
  <w:style w:type="character" w:customStyle="1" w:styleId="normaltextrun">
    <w:name w:val="normaltextrun"/>
    <w:basedOn w:val="DefaultParagraphFont"/>
    <w:qFormat/>
  </w:style>
  <w:style w:type="character" w:customStyle="1" w:styleId="EditorsNoteChar">
    <w:name w:val="Editor's Note Char"/>
    <w:aliases w:val="EN Char"/>
    <w:locked/>
    <w:rsid w:val="007733F3"/>
    <w:rPr>
      <w:color w:val="FF0000"/>
    </w:rPr>
  </w:style>
  <w:style w:type="character" w:customStyle="1" w:styleId="B3Char2">
    <w:name w:val="B3 Char2"/>
    <w:link w:val="B3"/>
    <w:rsid w:val="002960CA"/>
    <w:rPr>
      <w:rFonts w:eastAsia="MS Mincho"/>
      <w:color w:val="000000"/>
      <w:lang w:val="en-GB" w:eastAsia="ja-JP"/>
    </w:rPr>
  </w:style>
  <w:style w:type="paragraph" w:styleId="Revision">
    <w:name w:val="Revision"/>
    <w:hidden/>
    <w:uiPriority w:val="99"/>
    <w:semiHidden/>
    <w:rsid w:val="00606B89"/>
    <w:rPr>
      <w:rFonts w:eastAsia="MS Mincho"/>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153803">
      <w:bodyDiv w:val="1"/>
      <w:marLeft w:val="0"/>
      <w:marRight w:val="0"/>
      <w:marTop w:val="0"/>
      <w:marBottom w:val="0"/>
      <w:divBdr>
        <w:top w:val="none" w:sz="0" w:space="0" w:color="auto"/>
        <w:left w:val="none" w:sz="0" w:space="0" w:color="auto"/>
        <w:bottom w:val="none" w:sz="0" w:space="0" w:color="auto"/>
        <w:right w:val="none" w:sz="0" w:space="0" w:color="auto"/>
      </w:divBdr>
    </w:div>
    <w:div w:id="11123559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5AIRPNAIUNRU-2028481721-6763</_dlc_DocId>
    <_dlc_DocIdUrl xmlns="71c5aaf6-e6ce-465b-b873-5148d2a4c105">
      <Url>https://nokia.sharepoint.com/sites/c5g/e2earch/_layouts/15/DocIdRedir.aspx?ID=5AIRPNAIUNRU-2028481721-6763</Url>
      <Description>5AIRPNAIUNRU-2028481721-6763</Description>
    </_dlc_DocIdUrl>
  </documentManagement>
</p:properties>
</file>

<file path=customXml/itemProps1.xml><?xml version="1.0" encoding="utf-8"?>
<ds:datastoreItem xmlns:ds="http://schemas.openxmlformats.org/officeDocument/2006/customXml" ds:itemID="{BA0F0457-0216-473D-8480-F45B85A3FBCC}">
  <ds:schemaRefs>
    <ds:schemaRef ds:uri="http://schemas.openxmlformats.org/officeDocument/2006/bibliography"/>
  </ds:schemaRefs>
</ds:datastoreItem>
</file>

<file path=customXml/itemProps2.xml><?xml version="1.0" encoding="utf-8"?>
<ds:datastoreItem xmlns:ds="http://schemas.openxmlformats.org/officeDocument/2006/customXml" ds:itemID="{0B49BCCE-22AB-4BC1-B81B-EEA0366AA292}">
  <ds:schemaRefs>
    <ds:schemaRef ds:uri="http://schemas.microsoft.com/sharepoint/v3/contenttype/forms"/>
  </ds:schemaRefs>
</ds:datastoreItem>
</file>

<file path=customXml/itemProps3.xml><?xml version="1.0" encoding="utf-8"?>
<ds:datastoreItem xmlns:ds="http://schemas.openxmlformats.org/officeDocument/2006/customXml" ds:itemID="{06FEA53A-3F07-462B-8B0E-2E5B744FAE48}">
  <ds:schemaRefs>
    <ds:schemaRef ds:uri="Microsoft.SharePoint.Taxonomy.ContentTypeSync"/>
  </ds:schemaRefs>
</ds:datastoreItem>
</file>

<file path=customXml/itemProps4.xml><?xml version="1.0" encoding="utf-8"?>
<ds:datastoreItem xmlns:ds="http://schemas.openxmlformats.org/officeDocument/2006/customXml" ds:itemID="{F132C57A-47D3-4DF0-B2F6-645D892A8A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A889CDC0-FEC5-4845-9B97-F87B322D7C95}">
  <ds:schemaRefs>
    <ds:schemaRef ds:uri="http://schemas.microsoft.com/sharepoint/events"/>
  </ds:schemaRefs>
</ds:datastoreItem>
</file>

<file path=customXml/itemProps7.xml><?xml version="1.0" encoding="utf-8"?>
<ds:datastoreItem xmlns:ds="http://schemas.openxmlformats.org/officeDocument/2006/customXml" ds:itemID="{DC2A423A-E78E-4EAB-BD1E-AED130B43FA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1193</Words>
  <Characters>6360</Characters>
  <Application>Microsoft Office Word</Application>
  <DocSecurity>0</DocSecurity>
  <Lines>53</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7538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Nokia_r01</cp:lastModifiedBy>
  <cp:revision>5</cp:revision>
  <cp:lastPrinted>2003-09-26T09:29:00Z</cp:lastPrinted>
  <dcterms:created xsi:type="dcterms:W3CDTF">2022-10-12T12:43:00Z</dcterms:created>
  <dcterms:modified xsi:type="dcterms:W3CDTF">2022-10-17T19:09:00Z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ffd425fd-ea0b-44d8-bd05-6e3fc5e2f4f1</vt:lpwstr>
  </property>
  <property fmtid="{D5CDD505-2E9C-101B-9397-08002B2CF9AE}" pid="4" name="KSOProductBuildVer">
    <vt:lpwstr>2052-11.8.2.10321</vt:lpwstr>
  </property>
</Properties>
</file>